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B230E" w14:textId="1319EE77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</w:t>
      </w:r>
      <w:r w:rsidR="001C32A7">
        <w:t>3</w:t>
      </w:r>
      <w:r w:rsidR="00F72F4F">
        <w:tab/>
      </w:r>
      <w:r w:rsidR="00F72F4F">
        <w:tab/>
      </w:r>
      <w:r w:rsidR="0047134E" w:rsidRPr="0047134E">
        <w:t>R4-241776</w:t>
      </w:r>
      <w:r w:rsidR="002A4223">
        <w:t>5</w:t>
      </w:r>
    </w:p>
    <w:p w14:paraId="4A8CACC6" w14:textId="6AC41F7E" w:rsidR="00F72F4F" w:rsidRPr="00FD166F" w:rsidRDefault="001C0BDD" w:rsidP="00F72F4F">
      <w:pPr>
        <w:pStyle w:val="CH"/>
        <w:tabs>
          <w:tab w:val="clear" w:pos="7920"/>
        </w:tabs>
        <w:rPr>
          <w:b w:val="0"/>
        </w:rPr>
      </w:pPr>
      <w:r>
        <w:t>Orlando, USA, November</w:t>
      </w:r>
      <w:r w:rsidRPr="00A14D3F">
        <w:t xml:space="preserve"> </w:t>
      </w:r>
      <w:r>
        <w:t>18</w:t>
      </w:r>
      <w:r>
        <w:rPr>
          <w:vertAlign w:val="superscript"/>
        </w:rPr>
        <w:t>th</w:t>
      </w:r>
      <w:r w:rsidRPr="00A14D3F">
        <w:t xml:space="preserve"> – </w:t>
      </w:r>
      <w:r>
        <w:t>22</w:t>
      </w:r>
      <w:r>
        <w:rPr>
          <w:vertAlign w:val="superscript"/>
        </w:rPr>
        <w:t>nd</w:t>
      </w:r>
      <w:r w:rsidRPr="00A14D3F">
        <w:t>, 202</w:t>
      </w:r>
      <w:r>
        <w:t>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B797C01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6B0AC4">
        <w:t>7</w:t>
      </w:r>
      <w:r w:rsidR="008329B6" w:rsidRPr="008329B6">
        <w:t>.2</w:t>
      </w:r>
      <w:r w:rsidR="006B0AC4">
        <w:t>6</w:t>
      </w:r>
      <w:r w:rsidR="008329B6" w:rsidRPr="008329B6">
        <w:t>.2</w:t>
      </w:r>
      <w:r w:rsidR="006B0AC4">
        <w:t>.1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364A6C73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1C0BDD" w:rsidRPr="001C0BDD">
        <w:t>On NTN RedCap UE HD-FDD REFSENS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223D4816" w:rsidR="00104BC6" w:rsidRDefault="00104BC6" w:rsidP="00D309CC">
      <w:pPr>
        <w:pStyle w:val="CH"/>
      </w:pPr>
      <w:r>
        <w:t>WI/SI:</w:t>
      </w:r>
      <w:r>
        <w:tab/>
      </w:r>
      <w:r w:rsidR="008329B6" w:rsidRPr="008329B6">
        <w:t>NR_NTN_Ph3-Core</w:t>
      </w:r>
    </w:p>
    <w:p w14:paraId="6C6D1281" w14:textId="66499703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B3273F">
        <w:t>9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541B2E" w:rsidRDefault="00D46431" w:rsidP="00D309CC">
      <w:pPr>
        <w:pStyle w:val="CH"/>
        <w:rPr>
          <w:b w:val="0"/>
          <w:sz w:val="20"/>
          <w:szCs w:val="20"/>
        </w:rPr>
      </w:pPr>
    </w:p>
    <w:p w14:paraId="5AB2C4CE" w14:textId="1734F79E" w:rsidR="00A75621" w:rsidRPr="00C92E30" w:rsidRDefault="008E7986" w:rsidP="00A75621">
      <w:pPr>
        <w:pStyle w:val="Heading1"/>
        <w:rPr>
          <w:lang w:val="en-US"/>
        </w:rPr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6E92CC7" w14:textId="6C64A25F" w:rsidR="008E7986" w:rsidRPr="00B3273F" w:rsidRDefault="00C23DA0" w:rsidP="00B3273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3673F">
        <w:rPr>
          <w:rFonts w:ascii="Arial" w:hAnsi="Arial" w:cs="Arial"/>
          <w:sz w:val="20"/>
          <w:szCs w:val="20"/>
          <w:lang w:val="en-GB"/>
        </w:rPr>
        <w:t>Considering that the support of RedCap devices operating in FR1 band NR-NTN networks can offer enhanced service capabilities (wideband/broadband) compared to IoT-NTN while ensuring low-complexity devices and the global coverage would clearly benefit RedCap devices, an objective on the “support of Rel-17 RedCap and Rel-18 eRedCap UEs with NR NTN operating in FR1-NTN bands” is included in the Rel-19 new WID on “Non-Terrestrial Networks (NTN) for NR Phase 3” led by RAN2</w:t>
      </w:r>
      <w:r>
        <w:rPr>
          <w:rFonts w:ascii="Arial" w:hAnsi="Arial" w:cs="Arial"/>
          <w:sz w:val="20"/>
          <w:szCs w:val="20"/>
          <w:lang w:val="en-GB"/>
        </w:rPr>
        <w:t xml:space="preserve"> [1]. In the past </w:t>
      </w:r>
      <w:r w:rsidR="001C0BDD">
        <w:rPr>
          <w:rFonts w:ascii="Arial" w:hAnsi="Arial" w:cs="Arial"/>
          <w:sz w:val="20"/>
          <w:szCs w:val="20"/>
          <w:lang w:val="en-GB"/>
        </w:rPr>
        <w:t>few</w:t>
      </w:r>
      <w:r>
        <w:rPr>
          <w:rFonts w:ascii="Arial" w:hAnsi="Arial" w:cs="Arial"/>
          <w:sz w:val="20"/>
          <w:szCs w:val="20"/>
          <w:lang w:val="en-GB"/>
        </w:rPr>
        <w:t xml:space="preserve"> RAN4 meetings, </w:t>
      </w:r>
      <w:r w:rsidR="001C0BDD">
        <w:rPr>
          <w:rFonts w:ascii="Arial" w:hAnsi="Arial" w:cs="Arial"/>
          <w:sz w:val="20"/>
          <w:szCs w:val="20"/>
          <w:lang w:val="en-GB"/>
        </w:rPr>
        <w:t xml:space="preserve">although most of </w:t>
      </w:r>
      <w:r>
        <w:rPr>
          <w:rFonts w:ascii="Arial" w:hAnsi="Arial" w:cs="Arial"/>
          <w:sz w:val="20"/>
          <w:szCs w:val="20"/>
          <w:lang w:val="en-GB"/>
        </w:rPr>
        <w:t xml:space="preserve">the UE RF requirements for NTN (e)RedCap UE have been agreed and captured in </w:t>
      </w:r>
      <w:r w:rsidR="00D32DEE">
        <w:rPr>
          <w:rFonts w:ascii="Arial" w:hAnsi="Arial" w:cs="Arial"/>
          <w:sz w:val="20"/>
          <w:szCs w:val="20"/>
          <w:lang w:val="en-GB"/>
        </w:rPr>
        <w:t xml:space="preserve">the </w:t>
      </w:r>
      <w:r>
        <w:rPr>
          <w:rFonts w:ascii="Arial" w:hAnsi="Arial" w:cs="Arial"/>
          <w:sz w:val="20"/>
          <w:szCs w:val="20"/>
          <w:lang w:val="en-GB"/>
        </w:rPr>
        <w:t>corresponding WFs approved in each respective RAN4 meeting [2</w:t>
      </w:r>
      <w:r w:rsidR="001C0BDD">
        <w:rPr>
          <w:rFonts w:ascii="Arial" w:hAnsi="Arial" w:cs="Arial"/>
          <w:sz w:val="20"/>
          <w:szCs w:val="20"/>
          <w:lang w:val="en-GB"/>
        </w:rPr>
        <w:t>-5</w:t>
      </w:r>
      <w:r>
        <w:rPr>
          <w:rFonts w:ascii="Arial" w:hAnsi="Arial" w:cs="Arial"/>
          <w:sz w:val="20"/>
          <w:szCs w:val="20"/>
          <w:lang w:val="en-GB"/>
        </w:rPr>
        <w:t>]</w:t>
      </w:r>
      <w:r w:rsidR="001C0BDD">
        <w:rPr>
          <w:rFonts w:ascii="Arial" w:hAnsi="Arial" w:cs="Arial"/>
          <w:sz w:val="20"/>
          <w:szCs w:val="20"/>
          <w:lang w:val="en-GB"/>
        </w:rPr>
        <w:t>,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1C0BDD" w:rsidRPr="001C0BDD">
        <w:rPr>
          <w:rFonts w:ascii="Arial" w:hAnsi="Arial" w:cs="Arial"/>
          <w:sz w:val="20"/>
          <w:szCs w:val="20"/>
        </w:rPr>
        <w:t xml:space="preserve">RAN4 still </w:t>
      </w:r>
      <w:r w:rsidR="001C0BDD">
        <w:rPr>
          <w:rFonts w:ascii="Arial" w:hAnsi="Arial" w:cs="Arial"/>
          <w:sz w:val="20"/>
          <w:szCs w:val="20"/>
        </w:rPr>
        <w:t>could not</w:t>
      </w:r>
      <w:r w:rsidR="001C0BDD" w:rsidRPr="001C0BDD">
        <w:rPr>
          <w:rFonts w:ascii="Arial" w:hAnsi="Arial" w:cs="Arial"/>
          <w:sz w:val="20"/>
          <w:szCs w:val="20"/>
        </w:rPr>
        <w:t xml:space="preserve"> reach consensus on the </w:t>
      </w:r>
      <w:r w:rsidR="001C0BDD">
        <w:rPr>
          <w:rFonts w:ascii="Arial" w:hAnsi="Arial" w:cs="Arial"/>
          <w:sz w:val="20"/>
          <w:szCs w:val="20"/>
        </w:rPr>
        <w:t xml:space="preserve">2Rx </w:t>
      </w:r>
      <w:r w:rsidR="001C0BDD" w:rsidRPr="001C0BDD">
        <w:rPr>
          <w:rFonts w:ascii="Arial" w:hAnsi="Arial" w:cs="Arial"/>
          <w:sz w:val="20"/>
          <w:szCs w:val="20"/>
        </w:rPr>
        <w:t>HD-FDD REFSENS requirements for n255 and n254</w:t>
      </w:r>
      <w:r w:rsidR="00903499">
        <w:rPr>
          <w:rFonts w:ascii="Arial" w:hAnsi="Arial" w:cs="Arial"/>
          <w:sz w:val="20"/>
          <w:szCs w:val="20"/>
          <w:lang w:val="en-GB"/>
        </w:rPr>
        <w:t xml:space="preserve">. In this contribution, </w:t>
      </w:r>
      <w:r w:rsidR="006B0AC4">
        <w:rPr>
          <w:rFonts w:ascii="Arial" w:hAnsi="Arial" w:cs="Arial"/>
          <w:sz w:val="20"/>
          <w:szCs w:val="20"/>
          <w:lang w:val="en-GB"/>
        </w:rPr>
        <w:t xml:space="preserve">we </w:t>
      </w:r>
      <w:r w:rsidR="001C0BDD">
        <w:rPr>
          <w:rFonts w:ascii="Arial" w:hAnsi="Arial" w:cs="Arial"/>
          <w:sz w:val="20"/>
          <w:szCs w:val="20"/>
          <w:lang w:val="en-GB"/>
        </w:rPr>
        <w:t xml:space="preserve">propose </w:t>
      </w:r>
      <w:r w:rsidR="006B0AC4">
        <w:rPr>
          <w:rFonts w:ascii="Arial" w:hAnsi="Arial" w:cs="Arial"/>
          <w:sz w:val="20"/>
          <w:szCs w:val="20"/>
          <w:lang w:val="en-GB"/>
        </w:rPr>
        <w:t xml:space="preserve">NTN RedCap UE REFSENS </w:t>
      </w:r>
      <w:r w:rsidR="001C0BDD">
        <w:rPr>
          <w:rFonts w:ascii="Arial" w:hAnsi="Arial" w:cs="Arial"/>
          <w:sz w:val="20"/>
          <w:szCs w:val="20"/>
          <w:lang w:val="en-GB"/>
        </w:rPr>
        <w:t xml:space="preserve">to follow the previous agreement </w:t>
      </w:r>
      <w:r w:rsidR="006B0AC4">
        <w:rPr>
          <w:rFonts w:ascii="Arial" w:hAnsi="Arial" w:cs="Arial"/>
          <w:sz w:val="20"/>
          <w:szCs w:val="20"/>
          <w:lang w:val="en-GB"/>
        </w:rPr>
        <w:t xml:space="preserve">for NR RedCap UE on the </w:t>
      </w:r>
      <w:r w:rsidR="001C0BDD">
        <w:rPr>
          <w:rFonts w:ascii="Arial" w:hAnsi="Arial" w:cs="Arial"/>
          <w:sz w:val="20"/>
          <w:szCs w:val="20"/>
          <w:lang w:val="en-GB"/>
        </w:rPr>
        <w:t>2Rx HD-FDD</w:t>
      </w:r>
      <w:r w:rsidR="006B0AC4">
        <w:rPr>
          <w:rFonts w:ascii="Arial" w:hAnsi="Arial" w:cs="Arial"/>
          <w:sz w:val="20"/>
          <w:szCs w:val="20"/>
          <w:lang w:val="en-GB"/>
        </w:rPr>
        <w:t xml:space="preserve"> </w:t>
      </w:r>
      <w:r w:rsidR="001C0BDD">
        <w:rPr>
          <w:rFonts w:ascii="Arial" w:hAnsi="Arial" w:cs="Arial"/>
          <w:sz w:val="20"/>
          <w:szCs w:val="20"/>
          <w:lang w:val="en-GB"/>
        </w:rPr>
        <w:t>5MHz REFSENS tightening relative to 2Rx FD-FDD 5MHz REFSENS</w:t>
      </w:r>
      <w:r w:rsidR="006B0AC4">
        <w:rPr>
          <w:rFonts w:ascii="Arial" w:hAnsi="Arial" w:cs="Arial"/>
          <w:sz w:val="20"/>
          <w:szCs w:val="20"/>
          <w:lang w:val="en-GB"/>
        </w:rPr>
        <w:t xml:space="preserve"> [6].</w:t>
      </w:r>
      <w:r w:rsidR="001C0BDD">
        <w:rPr>
          <w:rFonts w:ascii="Arial" w:hAnsi="Arial" w:cs="Arial"/>
          <w:sz w:val="20"/>
          <w:szCs w:val="20"/>
          <w:lang w:val="en-GB"/>
        </w:rPr>
        <w:t xml:space="preserve">  </w:t>
      </w:r>
      <w:r w:rsidR="00903499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AC55C6">
        <w:rPr>
          <w:rFonts w:ascii="Arial" w:hAnsi="Arial" w:cs="Arial"/>
          <w:sz w:val="20"/>
          <w:szCs w:val="20"/>
        </w:rPr>
        <w:t xml:space="preserve">  </w:t>
      </w:r>
      <w:r w:rsidR="00A64EFB">
        <w:rPr>
          <w:rFonts w:ascii="Arial" w:hAnsi="Arial" w:cs="Arial"/>
          <w:sz w:val="20"/>
          <w:szCs w:val="20"/>
        </w:rPr>
        <w:t xml:space="preserve"> </w:t>
      </w:r>
      <w:r w:rsidR="0054589C">
        <w:rPr>
          <w:rFonts w:ascii="Arial" w:hAnsi="Arial" w:cs="Arial"/>
          <w:sz w:val="20"/>
          <w:szCs w:val="20"/>
        </w:rPr>
        <w:t xml:space="preserve">  </w:t>
      </w:r>
      <w:r w:rsidR="00F35E69" w:rsidRPr="00B3273F">
        <w:rPr>
          <w:rFonts w:ascii="Arial" w:hAnsi="Arial" w:cs="Arial"/>
          <w:sz w:val="20"/>
          <w:szCs w:val="20"/>
        </w:rPr>
        <w:t xml:space="preserve"> </w:t>
      </w:r>
      <w:r w:rsidR="00493A70" w:rsidRPr="00B3273F">
        <w:rPr>
          <w:rFonts w:ascii="Arial" w:hAnsi="Arial" w:cs="Arial"/>
          <w:sz w:val="20"/>
          <w:szCs w:val="20"/>
        </w:rPr>
        <w:t xml:space="preserve"> </w:t>
      </w:r>
      <w:r w:rsidR="00B0024C" w:rsidRPr="00B3273F">
        <w:rPr>
          <w:rFonts w:ascii="Arial" w:hAnsi="Arial" w:cs="Arial"/>
          <w:sz w:val="20"/>
          <w:szCs w:val="20"/>
        </w:rPr>
        <w:t xml:space="preserve">  </w:t>
      </w:r>
      <w:r w:rsidR="006261A9" w:rsidRPr="00B3273F">
        <w:rPr>
          <w:rFonts w:ascii="Arial" w:hAnsi="Arial" w:cs="Arial"/>
          <w:sz w:val="20"/>
          <w:szCs w:val="20"/>
        </w:rPr>
        <w:t xml:space="preserve">     </w:t>
      </w:r>
      <w:r w:rsidR="00FF187D" w:rsidRPr="00B3273F">
        <w:rPr>
          <w:rFonts w:ascii="Arial" w:hAnsi="Arial" w:cs="Arial"/>
          <w:sz w:val="20"/>
          <w:szCs w:val="20"/>
        </w:rPr>
        <w:t xml:space="preserve"> </w:t>
      </w:r>
      <w:r w:rsidR="00415661" w:rsidRPr="00B3273F">
        <w:rPr>
          <w:rFonts w:ascii="Arial" w:hAnsi="Arial" w:cs="Arial"/>
          <w:sz w:val="20"/>
          <w:szCs w:val="20"/>
        </w:rPr>
        <w:t xml:space="preserve">   </w:t>
      </w:r>
      <w:r w:rsidR="00210031" w:rsidRPr="00B3273F">
        <w:rPr>
          <w:rFonts w:ascii="Arial" w:hAnsi="Arial" w:cs="Arial"/>
          <w:sz w:val="20"/>
          <w:szCs w:val="20"/>
        </w:rPr>
        <w:t xml:space="preserve"> </w:t>
      </w:r>
      <w:r w:rsidR="00D237ED" w:rsidRPr="00B3273F">
        <w:rPr>
          <w:rFonts w:ascii="Arial" w:hAnsi="Arial" w:cs="Arial"/>
          <w:sz w:val="20"/>
          <w:szCs w:val="20"/>
        </w:rPr>
        <w:t xml:space="preserve">   </w:t>
      </w:r>
      <w:r w:rsidR="003B61AB" w:rsidRPr="00B3273F">
        <w:rPr>
          <w:rFonts w:ascii="Arial" w:hAnsi="Arial" w:cs="Arial"/>
          <w:sz w:val="20"/>
          <w:szCs w:val="20"/>
        </w:rPr>
        <w:t xml:space="preserve"> </w:t>
      </w:r>
      <w:r w:rsidR="00291A2A" w:rsidRPr="00B3273F">
        <w:rPr>
          <w:rFonts w:ascii="Arial" w:hAnsi="Arial" w:cs="Arial"/>
          <w:sz w:val="20"/>
          <w:szCs w:val="20"/>
        </w:rPr>
        <w:t xml:space="preserve">   </w:t>
      </w:r>
      <w:r w:rsidR="002A195A" w:rsidRPr="00B3273F">
        <w:rPr>
          <w:rFonts w:ascii="Arial" w:hAnsi="Arial" w:cs="Arial"/>
          <w:sz w:val="20"/>
          <w:szCs w:val="20"/>
        </w:rPr>
        <w:t xml:space="preserve">   </w:t>
      </w:r>
      <w:r w:rsidR="00122D29" w:rsidRPr="00B3273F">
        <w:rPr>
          <w:rFonts w:ascii="Arial" w:hAnsi="Arial" w:cs="Arial"/>
          <w:sz w:val="20"/>
          <w:szCs w:val="20"/>
        </w:rPr>
        <w:t xml:space="preserve">  </w:t>
      </w:r>
      <w:r w:rsidR="00065297" w:rsidRPr="00B3273F">
        <w:rPr>
          <w:rFonts w:ascii="Arial" w:hAnsi="Arial" w:cs="Arial"/>
          <w:sz w:val="20"/>
          <w:szCs w:val="20"/>
        </w:rPr>
        <w:t xml:space="preserve"> </w:t>
      </w:r>
      <w:r w:rsidR="007D7EEC" w:rsidRPr="00B3273F">
        <w:rPr>
          <w:rFonts w:ascii="Arial" w:hAnsi="Arial" w:cs="Arial"/>
          <w:sz w:val="20"/>
          <w:szCs w:val="20"/>
        </w:rPr>
        <w:t xml:space="preserve"> </w:t>
      </w:r>
      <w:r w:rsidR="00852D30" w:rsidRPr="00B3273F">
        <w:rPr>
          <w:rFonts w:ascii="Arial" w:hAnsi="Arial" w:cs="Arial"/>
          <w:sz w:val="20"/>
          <w:szCs w:val="20"/>
        </w:rPr>
        <w:t xml:space="preserve"> </w:t>
      </w:r>
      <w:r w:rsidR="00B92FE4" w:rsidRPr="00B3273F">
        <w:rPr>
          <w:rFonts w:ascii="Arial" w:hAnsi="Arial" w:cs="Arial"/>
          <w:sz w:val="20"/>
          <w:szCs w:val="20"/>
        </w:rPr>
        <w:t xml:space="preserve">   </w:t>
      </w:r>
      <w:r w:rsidR="00D83D56" w:rsidRPr="00B3273F">
        <w:rPr>
          <w:rFonts w:ascii="Arial" w:hAnsi="Arial" w:cs="Arial"/>
          <w:sz w:val="20"/>
          <w:szCs w:val="20"/>
        </w:rPr>
        <w:t xml:space="preserve"> </w:t>
      </w:r>
      <w:r w:rsidR="00E808A6" w:rsidRPr="00B3273F">
        <w:rPr>
          <w:rFonts w:ascii="Arial" w:hAnsi="Arial" w:cs="Arial"/>
          <w:sz w:val="20"/>
          <w:szCs w:val="20"/>
        </w:rPr>
        <w:t xml:space="preserve">  </w:t>
      </w:r>
      <w:r w:rsidR="00DE1BDE" w:rsidRPr="00B3273F">
        <w:rPr>
          <w:rFonts w:ascii="Arial" w:hAnsi="Arial" w:cs="Arial"/>
          <w:sz w:val="20"/>
          <w:szCs w:val="20"/>
        </w:rPr>
        <w:t xml:space="preserve"> </w:t>
      </w:r>
      <w:r w:rsidR="00A15F2F" w:rsidRPr="00B3273F">
        <w:rPr>
          <w:rFonts w:ascii="Arial" w:hAnsi="Arial" w:cs="Arial"/>
          <w:sz w:val="20"/>
          <w:szCs w:val="20"/>
        </w:rPr>
        <w:t xml:space="preserve">    </w:t>
      </w:r>
      <w:r w:rsidR="006660AB" w:rsidRPr="00B3273F">
        <w:rPr>
          <w:rFonts w:ascii="Arial" w:hAnsi="Arial" w:cs="Arial"/>
          <w:sz w:val="20"/>
          <w:szCs w:val="20"/>
        </w:rPr>
        <w:t xml:space="preserve"> </w:t>
      </w:r>
      <w:r w:rsidR="00BE1A7C" w:rsidRPr="00B3273F">
        <w:rPr>
          <w:rFonts w:ascii="Arial" w:hAnsi="Arial" w:cs="Arial"/>
          <w:sz w:val="20"/>
          <w:szCs w:val="20"/>
        </w:rPr>
        <w:t xml:space="preserve"> </w:t>
      </w:r>
      <w:r w:rsidR="004D35DC" w:rsidRPr="00B3273F">
        <w:rPr>
          <w:rFonts w:ascii="Arial" w:hAnsi="Arial" w:cs="Arial"/>
          <w:sz w:val="20"/>
          <w:szCs w:val="20"/>
        </w:rPr>
        <w:t xml:space="preserve"> </w:t>
      </w:r>
      <w:r w:rsidR="005B177F" w:rsidRPr="00B3273F">
        <w:rPr>
          <w:rFonts w:ascii="Arial" w:hAnsi="Arial" w:cs="Arial"/>
          <w:sz w:val="20"/>
          <w:szCs w:val="20"/>
        </w:rPr>
        <w:t xml:space="preserve"> </w:t>
      </w:r>
      <w:r w:rsidR="00E167A5" w:rsidRPr="00B3273F">
        <w:rPr>
          <w:rFonts w:ascii="Arial" w:hAnsi="Arial" w:cs="Arial"/>
          <w:sz w:val="20"/>
          <w:szCs w:val="20"/>
        </w:rPr>
        <w:t xml:space="preserve">  </w:t>
      </w:r>
      <w:r w:rsidR="00D22187" w:rsidRPr="00B3273F">
        <w:rPr>
          <w:rFonts w:ascii="Arial" w:hAnsi="Arial" w:cs="Arial"/>
          <w:sz w:val="20"/>
          <w:szCs w:val="20"/>
        </w:rPr>
        <w:t xml:space="preserve">    </w:t>
      </w:r>
      <w:r w:rsidR="00C677C1" w:rsidRPr="00B3273F">
        <w:rPr>
          <w:rFonts w:ascii="Arial" w:hAnsi="Arial" w:cs="Arial"/>
          <w:sz w:val="20"/>
          <w:szCs w:val="20"/>
        </w:rPr>
        <w:t xml:space="preserve"> </w:t>
      </w:r>
    </w:p>
    <w:p w14:paraId="32791781" w14:textId="23E1BD36" w:rsidR="00931C3C" w:rsidRPr="004C2676" w:rsidRDefault="00D463D6" w:rsidP="004C2676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661095E6" w14:textId="77777777" w:rsidR="004C2676" w:rsidRDefault="004C2676" w:rsidP="004C2676">
      <w:pPr>
        <w:jc w:val="both"/>
        <w:rPr>
          <w:rFonts w:ascii="Arial" w:hAnsi="Arial" w:cs="Arial"/>
          <w:bCs/>
          <w:sz w:val="20"/>
          <w:szCs w:val="20"/>
        </w:rPr>
      </w:pPr>
    </w:p>
    <w:p w14:paraId="5B8D18A4" w14:textId="2630EADA" w:rsidR="00C4457E" w:rsidRPr="000C39F8" w:rsidRDefault="006B0AC4" w:rsidP="00B5406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In the past few RAN4 meetings, although most of the UE RF requirements for NTN (e)RedCap UE have been agreed, </w:t>
      </w:r>
      <w:r w:rsidRPr="006B0AC4">
        <w:rPr>
          <w:rFonts w:ascii="Arial" w:hAnsi="Arial" w:cs="Arial"/>
          <w:sz w:val="20"/>
          <w:szCs w:val="20"/>
        </w:rPr>
        <w:t>RAN4 still could not reach consensus on the 2Rx HD-FDD REFSENS requirements for n255 and n254</w:t>
      </w:r>
      <w:r w:rsidRPr="006B0AC4">
        <w:rPr>
          <w:rFonts w:ascii="Arial" w:hAnsi="Arial" w:cs="Arial"/>
          <w:sz w:val="20"/>
          <w:szCs w:val="20"/>
          <w:lang w:val="en-GB"/>
        </w:rPr>
        <w:t>.</w:t>
      </w:r>
      <w:r w:rsidR="000C39F8">
        <w:rPr>
          <w:rFonts w:ascii="Arial" w:hAnsi="Arial" w:cs="Arial"/>
          <w:sz w:val="20"/>
          <w:szCs w:val="20"/>
          <w:lang w:val="en-GB"/>
        </w:rPr>
        <w:t xml:space="preserve"> </w:t>
      </w:r>
      <w:r w:rsidR="000C39F8" w:rsidRPr="000C39F8">
        <w:rPr>
          <w:rFonts w:ascii="Arial" w:hAnsi="Arial" w:cs="Arial"/>
          <w:sz w:val="20"/>
          <w:szCs w:val="20"/>
        </w:rPr>
        <w:t>Some companies were proposing 5MHz HD-FDD REFSENS tighter than -100dBm</w:t>
      </w:r>
      <w:r w:rsidR="000C39F8">
        <w:rPr>
          <w:rFonts w:ascii="Arial" w:hAnsi="Arial" w:cs="Arial"/>
          <w:sz w:val="20"/>
          <w:szCs w:val="20"/>
        </w:rPr>
        <w:t xml:space="preserve">, such as -100.2dBm. In our view, the lower bound of the </w:t>
      </w:r>
      <w:r w:rsidR="000C39F8" w:rsidRPr="000C39F8">
        <w:rPr>
          <w:rFonts w:ascii="Arial" w:hAnsi="Arial" w:cs="Arial"/>
          <w:sz w:val="20"/>
          <w:szCs w:val="20"/>
        </w:rPr>
        <w:t>5MHz HD-FDD REFSENS shall not be</w:t>
      </w:r>
      <w:r w:rsidR="000C39F8">
        <w:rPr>
          <w:rFonts w:ascii="Arial" w:hAnsi="Arial" w:cs="Arial"/>
          <w:sz w:val="20"/>
          <w:szCs w:val="20"/>
        </w:rPr>
        <w:t xml:space="preserve"> less</w:t>
      </w:r>
      <w:r w:rsidR="000C39F8" w:rsidRPr="000C39F8">
        <w:rPr>
          <w:rFonts w:ascii="Arial" w:hAnsi="Arial" w:cs="Arial"/>
          <w:sz w:val="20"/>
          <w:szCs w:val="20"/>
        </w:rPr>
        <w:t xml:space="preserve"> than the lowest 5MHz REFSENS for TDD bands </w:t>
      </w:r>
      <w:r w:rsidR="000C39F8">
        <w:rPr>
          <w:rFonts w:ascii="Arial" w:hAnsi="Arial" w:cs="Arial"/>
          <w:sz w:val="20"/>
          <w:szCs w:val="20"/>
        </w:rPr>
        <w:t>at -100dBm, and that was also the principle previously agreed for NR RedCap UE</w:t>
      </w:r>
      <w:r w:rsidR="00CD13BF">
        <w:rPr>
          <w:rFonts w:ascii="Arial" w:hAnsi="Arial" w:cs="Arial"/>
          <w:sz w:val="20"/>
          <w:szCs w:val="20"/>
        </w:rPr>
        <w:t xml:space="preserve"> on </w:t>
      </w:r>
      <w:r w:rsidR="00CD13BF" w:rsidRPr="006B0AC4">
        <w:rPr>
          <w:rFonts w:ascii="Arial" w:hAnsi="Arial" w:cs="Arial"/>
          <w:sz w:val="20"/>
          <w:szCs w:val="20"/>
        </w:rPr>
        <w:t>2Rx</w:t>
      </w:r>
      <w:r w:rsidR="00CD13BF">
        <w:rPr>
          <w:rFonts w:ascii="Arial" w:hAnsi="Arial" w:cs="Arial"/>
          <w:sz w:val="20"/>
          <w:szCs w:val="20"/>
        </w:rPr>
        <w:t xml:space="preserve"> </w:t>
      </w:r>
      <w:r w:rsidR="00CD13BF" w:rsidRPr="006B0AC4">
        <w:rPr>
          <w:rFonts w:ascii="Arial" w:hAnsi="Arial" w:cs="Arial"/>
          <w:sz w:val="20"/>
          <w:szCs w:val="20"/>
        </w:rPr>
        <w:t xml:space="preserve">HD-FDD </w:t>
      </w:r>
      <w:r w:rsidR="00CD13BF">
        <w:rPr>
          <w:rFonts w:ascii="Arial" w:hAnsi="Arial" w:cs="Arial"/>
          <w:sz w:val="20"/>
          <w:szCs w:val="20"/>
        </w:rPr>
        <w:t xml:space="preserve">5MHz </w:t>
      </w:r>
      <w:r w:rsidR="00CD13BF" w:rsidRPr="006B0AC4">
        <w:rPr>
          <w:rFonts w:ascii="Arial" w:hAnsi="Arial" w:cs="Arial"/>
          <w:sz w:val="20"/>
          <w:szCs w:val="20"/>
        </w:rPr>
        <w:t>REFSENS</w:t>
      </w:r>
      <w:r w:rsidR="00CD13BF">
        <w:rPr>
          <w:rFonts w:ascii="Arial" w:hAnsi="Arial" w:cs="Arial"/>
          <w:sz w:val="20"/>
          <w:szCs w:val="20"/>
        </w:rPr>
        <w:t xml:space="preserve"> tightening relative to </w:t>
      </w:r>
      <w:r w:rsidR="00CD13BF" w:rsidRPr="00CD13BF">
        <w:rPr>
          <w:rFonts w:ascii="Arial" w:hAnsi="Arial" w:cs="Arial"/>
          <w:sz w:val="20"/>
          <w:szCs w:val="20"/>
        </w:rPr>
        <w:t>2Rx FD-FDD 5MHz REFSENS</w:t>
      </w:r>
      <w:r w:rsidR="000C39F8">
        <w:rPr>
          <w:rFonts w:ascii="Arial" w:hAnsi="Arial" w:cs="Arial"/>
          <w:sz w:val="20"/>
          <w:szCs w:val="20"/>
        </w:rPr>
        <w:t xml:space="preserve">, as summarized in </w:t>
      </w:r>
      <w:r w:rsidR="00063CE0">
        <w:rPr>
          <w:rFonts w:ascii="Arial" w:hAnsi="Arial" w:cs="Arial"/>
          <w:sz w:val="20"/>
          <w:szCs w:val="20"/>
          <w:lang w:val="en-GB"/>
        </w:rPr>
        <w:t>Table 2-1.</w:t>
      </w:r>
    </w:p>
    <w:p w14:paraId="11B9B443" w14:textId="77777777" w:rsidR="00063CE0" w:rsidRDefault="00063CE0" w:rsidP="00063CE0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5"/>
        <w:gridCol w:w="3680"/>
      </w:tblGrid>
      <w:tr w:rsidR="00063CE0" w:rsidRPr="006B2AE4" w14:paraId="30844FAA" w14:textId="77777777" w:rsidTr="00541B2E">
        <w:trPr>
          <w:trHeight w:val="259"/>
          <w:jc w:val="center"/>
        </w:trPr>
        <w:tc>
          <w:tcPr>
            <w:tcW w:w="2885" w:type="dxa"/>
            <w:vAlign w:val="center"/>
          </w:tcPr>
          <w:p w14:paraId="1C452C4F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2Rx </w:t>
            </w:r>
            <w:r w:rsidRPr="006B2AE4">
              <w:rPr>
                <w:rFonts w:ascii="Arial" w:hAnsi="Arial" w:cs="Arial"/>
                <w:sz w:val="18"/>
                <w:szCs w:val="18"/>
              </w:rPr>
              <w:t>FD-FDD 5MHz REFSENS</w:t>
            </w:r>
          </w:p>
        </w:tc>
        <w:tc>
          <w:tcPr>
            <w:tcW w:w="3680" w:type="dxa"/>
            <w:vAlign w:val="center"/>
          </w:tcPr>
          <w:p w14:paraId="24C18E7E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2Rx </w:t>
            </w:r>
            <w:r w:rsidRPr="006B2AE4">
              <w:rPr>
                <w:rFonts w:ascii="Arial" w:hAnsi="Arial" w:cs="Arial"/>
                <w:sz w:val="18"/>
                <w:szCs w:val="18"/>
              </w:rPr>
              <w:t xml:space="preserve">HD-FDD </w:t>
            </w:r>
            <w:r>
              <w:rPr>
                <w:rFonts w:ascii="Arial" w:hAnsi="Arial" w:cs="Arial"/>
                <w:sz w:val="18"/>
                <w:szCs w:val="18"/>
              </w:rPr>
              <w:t xml:space="preserve">5MHz </w:t>
            </w:r>
            <w:r w:rsidRPr="006B2AE4">
              <w:rPr>
                <w:rFonts w:ascii="Arial" w:hAnsi="Arial" w:cs="Arial"/>
                <w:sz w:val="18"/>
                <w:szCs w:val="18"/>
              </w:rPr>
              <w:t>REFSENS Tightening</w:t>
            </w:r>
          </w:p>
        </w:tc>
      </w:tr>
      <w:tr w:rsidR="00063CE0" w:rsidRPr="006B2AE4" w14:paraId="732C5664" w14:textId="77777777" w:rsidTr="00541B2E">
        <w:trPr>
          <w:trHeight w:val="259"/>
          <w:jc w:val="center"/>
        </w:trPr>
        <w:tc>
          <w:tcPr>
            <w:tcW w:w="2885" w:type="dxa"/>
            <w:vAlign w:val="center"/>
          </w:tcPr>
          <w:p w14:paraId="5EF10911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≤ -100 dBm</w:t>
            </w:r>
          </w:p>
        </w:tc>
        <w:tc>
          <w:tcPr>
            <w:tcW w:w="3680" w:type="dxa"/>
            <w:vAlign w:val="center"/>
          </w:tcPr>
          <w:p w14:paraId="5FF5C8FC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0 dB</w:t>
            </w:r>
          </w:p>
        </w:tc>
      </w:tr>
      <w:tr w:rsidR="00063CE0" w:rsidRPr="006B2AE4" w14:paraId="6D86EC6E" w14:textId="77777777" w:rsidTr="00541B2E">
        <w:trPr>
          <w:trHeight w:val="259"/>
          <w:jc w:val="center"/>
        </w:trPr>
        <w:tc>
          <w:tcPr>
            <w:tcW w:w="2885" w:type="dxa"/>
            <w:vAlign w:val="center"/>
          </w:tcPr>
          <w:p w14:paraId="06FB3B49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&gt; -100 dBm and ≤ -99 dBm</w:t>
            </w:r>
          </w:p>
        </w:tc>
        <w:tc>
          <w:tcPr>
            <w:tcW w:w="3680" w:type="dxa"/>
            <w:vAlign w:val="center"/>
          </w:tcPr>
          <w:p w14:paraId="6F1E03DB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0.5 dB</w:t>
            </w:r>
          </w:p>
        </w:tc>
      </w:tr>
      <w:tr w:rsidR="00063CE0" w:rsidRPr="006B2AE4" w14:paraId="7DFF5949" w14:textId="77777777" w:rsidTr="00541B2E">
        <w:trPr>
          <w:trHeight w:val="259"/>
          <w:jc w:val="center"/>
        </w:trPr>
        <w:tc>
          <w:tcPr>
            <w:tcW w:w="2885" w:type="dxa"/>
            <w:vAlign w:val="center"/>
          </w:tcPr>
          <w:p w14:paraId="6C292C2C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&gt; -99 dBm</w:t>
            </w:r>
          </w:p>
        </w:tc>
        <w:tc>
          <w:tcPr>
            <w:tcW w:w="3680" w:type="dxa"/>
            <w:vAlign w:val="center"/>
          </w:tcPr>
          <w:p w14:paraId="029089B3" w14:textId="77777777" w:rsidR="00063CE0" w:rsidRPr="006B2AE4" w:rsidRDefault="00063CE0" w:rsidP="008B1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AE4">
              <w:rPr>
                <w:rFonts w:ascii="Arial" w:hAnsi="Arial" w:cs="Arial"/>
                <w:sz w:val="18"/>
                <w:szCs w:val="18"/>
              </w:rPr>
              <w:t>0.8 dB</w:t>
            </w:r>
          </w:p>
        </w:tc>
      </w:tr>
    </w:tbl>
    <w:p w14:paraId="48114DBE" w14:textId="77777777" w:rsidR="00063CE0" w:rsidRDefault="00063CE0" w:rsidP="00063CE0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AE0451E" w14:textId="1068BCFB" w:rsidR="00063CE0" w:rsidRDefault="00063CE0" w:rsidP="00063CE0">
      <w:pPr>
        <w:spacing w:after="120"/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Pr="00381241">
        <w:rPr>
          <w:rFonts w:ascii="Arial" w:hAnsi="Arial" w:cs="Arial"/>
          <w:b/>
          <w:sz w:val="20"/>
          <w:szCs w:val="20"/>
        </w:rPr>
        <w:t xml:space="preserve"> 2</w:t>
      </w:r>
      <w:r>
        <w:rPr>
          <w:rFonts w:ascii="Arial" w:hAnsi="Arial" w:cs="Arial"/>
          <w:b/>
          <w:sz w:val="20"/>
          <w:szCs w:val="20"/>
        </w:rPr>
        <w:t>-1</w:t>
      </w:r>
      <w:r w:rsidRPr="0038124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2Rx HD-FDD 5MHz REFSENS tightening relative to </w:t>
      </w:r>
      <w:r w:rsidRPr="00DD58F6">
        <w:rPr>
          <w:rFonts w:ascii="Arial" w:hAnsi="Arial" w:cs="Arial"/>
          <w:b/>
          <w:sz w:val="20"/>
          <w:szCs w:val="20"/>
          <w:lang w:val="en-GB"/>
        </w:rPr>
        <w:t>2Rx FD-FDD 5MHz REFSENS</w:t>
      </w:r>
    </w:p>
    <w:p w14:paraId="68C87A98" w14:textId="77777777" w:rsidR="00063CE0" w:rsidRDefault="00063CE0" w:rsidP="00063CE0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E140C3B" w14:textId="31AF5FD3" w:rsidR="00063CE0" w:rsidRDefault="00063CE0" w:rsidP="00063CE0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For HD-FDD, since there is no UL self-interference to DL, the </w:t>
      </w:r>
      <w:r w:rsidRPr="00B65DED">
        <w:rPr>
          <w:rFonts w:ascii="Arial" w:hAnsi="Arial" w:cs="Arial"/>
          <w:sz w:val="20"/>
          <w:szCs w:val="20"/>
        </w:rPr>
        <w:t xml:space="preserve">REFSENS for channel BW wider than 5MHz can be </w:t>
      </w:r>
      <w:r>
        <w:rPr>
          <w:rFonts w:ascii="Arial" w:hAnsi="Arial" w:cs="Arial"/>
          <w:sz w:val="20"/>
          <w:szCs w:val="20"/>
        </w:rPr>
        <w:t xml:space="preserve">linearly scaled over 5MHz and </w:t>
      </w:r>
      <w:r w:rsidRPr="00B65DED">
        <w:rPr>
          <w:rFonts w:ascii="Arial" w:hAnsi="Arial" w:cs="Arial"/>
          <w:sz w:val="20"/>
          <w:szCs w:val="20"/>
        </w:rPr>
        <w:t>calculated by REFSENS(5MHz) + 10log</w:t>
      </w:r>
      <w:r w:rsidRPr="00B65DED">
        <w:rPr>
          <w:rFonts w:ascii="Arial" w:hAnsi="Arial" w:cs="Arial"/>
          <w:sz w:val="20"/>
          <w:szCs w:val="20"/>
          <w:vertAlign w:val="subscript"/>
        </w:rPr>
        <w:t>10</w:t>
      </w:r>
      <w:r w:rsidRPr="00B65DED">
        <w:rPr>
          <w:rFonts w:ascii="Arial" w:hAnsi="Arial" w:cs="Arial"/>
          <w:sz w:val="20"/>
          <w:szCs w:val="20"/>
        </w:rPr>
        <w:t>(n x N</w:t>
      </w:r>
      <w:r w:rsidRPr="00B65DED">
        <w:rPr>
          <w:rFonts w:ascii="Arial" w:hAnsi="Arial" w:cs="Arial"/>
          <w:sz w:val="20"/>
          <w:szCs w:val="20"/>
          <w:vertAlign w:val="subscript"/>
        </w:rPr>
        <w:t>RB</w:t>
      </w:r>
      <w:r w:rsidRPr="00B65DED">
        <w:rPr>
          <w:rFonts w:ascii="Arial" w:hAnsi="Arial" w:cs="Arial"/>
          <w:sz w:val="20"/>
          <w:szCs w:val="20"/>
        </w:rPr>
        <w:t>/25), where N</w:t>
      </w:r>
      <w:r w:rsidRPr="00B65DED">
        <w:rPr>
          <w:rFonts w:ascii="Arial" w:hAnsi="Arial" w:cs="Arial"/>
          <w:sz w:val="20"/>
          <w:szCs w:val="20"/>
          <w:vertAlign w:val="subscript"/>
        </w:rPr>
        <w:t>RB</w:t>
      </w:r>
      <w:r w:rsidRPr="00B65DED">
        <w:rPr>
          <w:rFonts w:ascii="Arial" w:hAnsi="Arial" w:cs="Arial"/>
          <w:sz w:val="20"/>
          <w:szCs w:val="20"/>
        </w:rPr>
        <w:t xml:space="preserve"> is the maximum transmission bandwidth configuration with n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1 for 15kHz SCS, n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2 for 30kHz SCS, and n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Pr="00B65DED">
        <w:rPr>
          <w:rFonts w:ascii="Arial" w:hAnsi="Arial" w:cs="Arial"/>
          <w:sz w:val="20"/>
          <w:szCs w:val="20"/>
        </w:rPr>
        <w:t>4 for 60kHz SCS.</w:t>
      </w:r>
      <w:r>
        <w:rPr>
          <w:rFonts w:ascii="Arial" w:hAnsi="Arial" w:cs="Arial"/>
          <w:sz w:val="20"/>
          <w:szCs w:val="20"/>
        </w:rPr>
        <w:t xml:space="preserve"> </w:t>
      </w:r>
      <w:r w:rsidR="00541B2E">
        <w:rPr>
          <w:rFonts w:ascii="Arial" w:hAnsi="Arial" w:cs="Arial"/>
          <w:sz w:val="20"/>
          <w:szCs w:val="20"/>
          <w:lang w:val="en-GB"/>
        </w:rPr>
        <w:t>Based on the above REFSENS tightening and the scaling over channel BW, the 2Rx HD-FDD REFSENS can be derived and specified as in Table 2-2.</w:t>
      </w:r>
    </w:p>
    <w:p w14:paraId="12262CAC" w14:textId="77777777" w:rsidR="00063CE0" w:rsidRDefault="00063CE0" w:rsidP="00063CE0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</w:tblGrid>
      <w:tr w:rsidR="00063CE0" w:rsidRPr="009D508E" w14:paraId="07515BE7" w14:textId="77777777" w:rsidTr="008B1474">
        <w:trPr>
          <w:trHeight w:val="187"/>
          <w:tblHeader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7210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Operating Band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B6C3" w14:textId="77777777" w:rsidR="00063CE0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667046B5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6EEF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B737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A480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B584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  <w:r w:rsidRPr="009D508E">
              <w:rPr>
                <w:szCs w:val="18"/>
                <w:lang w:eastAsia="en-GB"/>
              </w:rPr>
              <w:br/>
              <w:t>(dBm)</w:t>
            </w:r>
          </w:p>
        </w:tc>
      </w:tr>
      <w:tr w:rsidR="00063CE0" w:rsidRPr="009D508E" w14:paraId="7FF7C821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3F6351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EF52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EEE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-100.0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3D7B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-96.8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738C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8FDC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-93.8</w:t>
            </w:r>
          </w:p>
        </w:tc>
      </w:tr>
      <w:tr w:rsidR="00063CE0" w:rsidRPr="009D508E" w14:paraId="65A326D9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C598B1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9E22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6467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AC65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6486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4D9C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-94.0</w:t>
            </w:r>
          </w:p>
        </w:tc>
      </w:tr>
      <w:tr w:rsidR="00063CE0" w:rsidRPr="009D508E" w14:paraId="3C5FAC26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301E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CE35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A2E4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E44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AE18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A5F0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-94.2</w:t>
            </w:r>
          </w:p>
        </w:tc>
      </w:tr>
      <w:tr w:rsidR="00063CE0" w:rsidRPr="009D508E" w14:paraId="5F4A036F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5BFDFA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474D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0287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-100.0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DFAA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-96.8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68C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7DD4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-93.8</w:t>
            </w:r>
          </w:p>
        </w:tc>
      </w:tr>
      <w:tr w:rsidR="00063CE0" w:rsidRPr="009D508E" w14:paraId="37528CE9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7295DD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FF47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FEEB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32B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A346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7385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-94.0</w:t>
            </w:r>
          </w:p>
        </w:tc>
      </w:tr>
      <w:tr w:rsidR="00063CE0" w:rsidRPr="009D508E" w14:paraId="14B0B73D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8714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128F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E15F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E927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6FBC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4ECB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rFonts w:cs="Arial"/>
                <w:szCs w:val="18"/>
                <w:lang w:eastAsia="en-GB"/>
              </w:rPr>
              <w:t>-94.2</w:t>
            </w:r>
          </w:p>
        </w:tc>
      </w:tr>
      <w:tr w:rsidR="00063CE0" w:rsidRPr="009D508E" w14:paraId="1254CB8B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24B71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154D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105A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-100.0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1D64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-96.8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7738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7CC7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063CE0" w:rsidRPr="009D508E" w14:paraId="7391B947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14087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5B40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88C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507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1541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B93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063CE0" w:rsidRPr="009D508E" w14:paraId="7F0FFA4A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BF72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C8F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31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AF3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-97.5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CF76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-95.4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ACB8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</w:tbl>
    <w:p w14:paraId="2301D502" w14:textId="77777777" w:rsidR="00063CE0" w:rsidRDefault="00063CE0" w:rsidP="00063CE0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8556567" w14:textId="596EF591" w:rsidR="00063CE0" w:rsidRPr="00172513" w:rsidRDefault="00063CE0" w:rsidP="00063CE0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-2 Proposed NR NTN RedCap UE 2Rx HD-FDD REFSENS requirements</w:t>
      </w:r>
    </w:p>
    <w:p w14:paraId="3202A0B7" w14:textId="77777777" w:rsidR="00CD13BF" w:rsidRDefault="00CD13BF" w:rsidP="00CD13BF">
      <w:pPr>
        <w:jc w:val="both"/>
        <w:rPr>
          <w:rFonts w:ascii="Arial" w:hAnsi="Arial" w:cs="Arial"/>
          <w:sz w:val="20"/>
          <w:szCs w:val="20"/>
        </w:rPr>
      </w:pPr>
    </w:p>
    <w:p w14:paraId="1F1FD253" w14:textId="553D4ABE" w:rsidR="00063CE0" w:rsidRDefault="00541B2E" w:rsidP="000F0DFE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 xml:space="preserve">On the other hand, UL RB restriction would not be needed for HD-FDD REFSENS as </w:t>
      </w:r>
      <w:r>
        <w:rPr>
          <w:rFonts w:ascii="Arial" w:hAnsi="Arial" w:cs="Arial"/>
          <w:sz w:val="20"/>
          <w:szCs w:val="20"/>
          <w:lang w:val="en-GB"/>
        </w:rPr>
        <w:t xml:space="preserve">there is no UL self-interference to DL. Therefore, the UL configuration for HD-FDD REFSENS shall be specified with full RB allocation which has </w:t>
      </w:r>
      <w:r w:rsidR="000F0DFE">
        <w:rPr>
          <w:rFonts w:ascii="Arial" w:hAnsi="Arial" w:cs="Arial"/>
          <w:sz w:val="20"/>
          <w:szCs w:val="20"/>
          <w:lang w:val="en-GB"/>
        </w:rPr>
        <w:t xml:space="preserve">already been agreed in the approved WF of RAN4 </w:t>
      </w:r>
      <w:r w:rsidR="009264D9">
        <w:rPr>
          <w:rFonts w:ascii="Arial" w:hAnsi="Arial" w:cs="Arial"/>
          <w:sz w:val="20"/>
          <w:szCs w:val="20"/>
          <w:lang w:val="en-GB"/>
        </w:rPr>
        <w:t xml:space="preserve">#111 </w:t>
      </w:r>
      <w:r w:rsidR="000F0DFE">
        <w:rPr>
          <w:rFonts w:ascii="Arial" w:hAnsi="Arial" w:cs="Arial"/>
          <w:sz w:val="20"/>
          <w:szCs w:val="20"/>
          <w:lang w:val="en-GB"/>
        </w:rPr>
        <w:t>meeting [3]</w:t>
      </w:r>
      <w:r>
        <w:rPr>
          <w:rFonts w:ascii="Arial" w:hAnsi="Arial" w:cs="Arial"/>
          <w:sz w:val="20"/>
          <w:szCs w:val="20"/>
          <w:lang w:val="en-GB"/>
        </w:rPr>
        <w:t>.</w:t>
      </w:r>
      <w:r w:rsidR="000F0DFE">
        <w:rPr>
          <w:rFonts w:ascii="Arial" w:hAnsi="Arial" w:cs="Arial"/>
          <w:sz w:val="20"/>
          <w:szCs w:val="20"/>
          <w:lang w:val="en-GB"/>
        </w:rPr>
        <w:t xml:space="preserve"> Table 2-3 summarizes the </w:t>
      </w:r>
      <w:r w:rsidR="000F0DFE" w:rsidRPr="000F0DFE">
        <w:rPr>
          <w:rFonts w:ascii="Arial" w:hAnsi="Arial" w:cs="Arial"/>
          <w:sz w:val="20"/>
          <w:szCs w:val="20"/>
        </w:rPr>
        <w:t>uplink configuration</w:t>
      </w:r>
      <w:r w:rsidR="007D04C4">
        <w:rPr>
          <w:rFonts w:ascii="Arial" w:hAnsi="Arial" w:cs="Arial"/>
          <w:sz w:val="20"/>
          <w:szCs w:val="20"/>
        </w:rPr>
        <w:t>s</w:t>
      </w:r>
      <w:r w:rsidR="000F0DFE" w:rsidRPr="000F0DFE">
        <w:rPr>
          <w:rFonts w:ascii="Arial" w:hAnsi="Arial" w:cs="Arial"/>
          <w:sz w:val="20"/>
          <w:szCs w:val="20"/>
        </w:rPr>
        <w:t xml:space="preserve"> for NR NTN RedCap UE 2Rx HD-FDD REFSENS requirements</w:t>
      </w:r>
      <w:r w:rsidR="000F0DFE">
        <w:rPr>
          <w:rFonts w:ascii="Arial" w:hAnsi="Arial" w:cs="Arial"/>
          <w:sz w:val="20"/>
          <w:szCs w:val="20"/>
        </w:rPr>
        <w:t>.</w:t>
      </w:r>
    </w:p>
    <w:p w14:paraId="6B64BC4E" w14:textId="77777777" w:rsidR="00541B2E" w:rsidRDefault="00541B2E" w:rsidP="00063CE0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10"/>
        <w:gridCol w:w="1085"/>
        <w:gridCol w:w="1080"/>
        <w:gridCol w:w="1080"/>
        <w:gridCol w:w="1080"/>
        <w:gridCol w:w="1240"/>
      </w:tblGrid>
      <w:tr w:rsidR="00063CE0" w:rsidRPr="009D508E" w14:paraId="6649AC3F" w14:textId="77777777" w:rsidTr="008B1474">
        <w:trPr>
          <w:trHeight w:val="187"/>
          <w:tblHeader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6C95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Operating Band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4CF8" w14:textId="77777777" w:rsidR="00063CE0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SCS</w:t>
            </w:r>
          </w:p>
          <w:p w14:paraId="6BD3B2D0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</w:t>
            </w:r>
            <w:r w:rsidRPr="009D508E">
              <w:rPr>
                <w:szCs w:val="18"/>
                <w:lang w:eastAsia="en-GB"/>
              </w:rPr>
              <w:t>kHz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C4E8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5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CF1F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10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C61C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 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DE97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20 MHz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0618" w14:textId="77777777" w:rsidR="00063CE0" w:rsidRPr="009D508E" w:rsidRDefault="00063CE0" w:rsidP="008B1474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Duplex Mode</w:t>
            </w:r>
          </w:p>
        </w:tc>
      </w:tr>
      <w:tr w:rsidR="00063CE0" w:rsidRPr="009D508E" w14:paraId="5D246ED1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61CB73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B718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F606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2A03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62CC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FE4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3DA23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HD-FDD</w:t>
            </w:r>
          </w:p>
        </w:tc>
      </w:tr>
      <w:tr w:rsidR="00063CE0" w:rsidRPr="009D508E" w14:paraId="4DC5EDE1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BC3CAA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1F73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4283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7D3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C12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FAD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F0BD7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063CE0" w:rsidRPr="009D508E" w14:paraId="7AC536E2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3A21C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F00D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016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C993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0CD4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07B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F0F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063CE0" w:rsidRPr="009D508E" w14:paraId="4BE7AC41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D786A4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3C3D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B0FA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1EDD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FF65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89E1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9A3B75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HD-FDD</w:t>
            </w:r>
          </w:p>
        </w:tc>
      </w:tr>
      <w:tr w:rsidR="00063CE0" w:rsidRPr="009D508E" w14:paraId="176F56D8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80EA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2317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FDF3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2FE4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04CA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6D62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F24B0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063CE0" w:rsidRPr="009D508E" w14:paraId="42630BA2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6D51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95E3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2106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AAE2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99C8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8D41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03A0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063CE0" w:rsidRPr="009D508E" w14:paraId="0A9E6C0C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21F04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C22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62E8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302D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1CA5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A7CD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F56B6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HD-FDD</w:t>
            </w:r>
          </w:p>
        </w:tc>
      </w:tr>
      <w:tr w:rsidR="00063CE0" w:rsidRPr="009D508E" w14:paraId="43576FC6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3B95C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n254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F6A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F95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00A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48FF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1C4E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CA29E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063CE0" w:rsidRPr="009D508E" w14:paraId="74B53590" w14:textId="77777777" w:rsidTr="008B1474">
        <w:trPr>
          <w:trHeight w:val="187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D9D2" w14:textId="77777777" w:rsidR="00063CE0" w:rsidRPr="009D508E" w:rsidRDefault="00063CE0" w:rsidP="008B1474">
            <w:pPr>
              <w:jc w:val="center"/>
              <w:rPr>
                <w:rFonts w:ascii="Arial" w:hAnsi="Arial"/>
                <w:sz w:val="18"/>
                <w:szCs w:val="18"/>
                <w:lang w:eastAsia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0D6E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 w:rsidRPr="009D508E">
              <w:rPr>
                <w:szCs w:val="18"/>
                <w:lang w:eastAsia="en-GB"/>
              </w:rPr>
              <w:t>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B05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C249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51B2" w14:textId="77777777" w:rsidR="00063CE0" w:rsidRPr="009D508E" w:rsidRDefault="00063CE0" w:rsidP="008B1474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F812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C5A6" w14:textId="77777777" w:rsidR="00063CE0" w:rsidRPr="009D508E" w:rsidRDefault="00063CE0" w:rsidP="008B1474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</w:tbl>
    <w:p w14:paraId="66D4C15B" w14:textId="77777777" w:rsidR="00063CE0" w:rsidRDefault="00063CE0" w:rsidP="00063CE0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8325A87" w14:textId="4A78B38B" w:rsidR="00063CE0" w:rsidRDefault="00063CE0" w:rsidP="000F0DFE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>
        <w:rPr>
          <w:rFonts w:ascii="Arial" w:hAnsi="Arial" w:cs="Arial"/>
          <w:b/>
          <w:bCs/>
          <w:sz w:val="20"/>
          <w:szCs w:val="20"/>
        </w:rPr>
        <w:t>-</w:t>
      </w:r>
      <w:r w:rsidR="000F0DFE"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/>
          <w:bCs/>
          <w:sz w:val="20"/>
          <w:szCs w:val="20"/>
        </w:rPr>
        <w:t xml:space="preserve"> Uplink configuration</w:t>
      </w:r>
      <w:r w:rsidR="007D04C4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 xml:space="preserve"> for NR NTN RedCap UE 2Rx HD-FDD REFSENS requirements</w:t>
      </w:r>
    </w:p>
    <w:p w14:paraId="061C249D" w14:textId="77777777" w:rsidR="00063CE0" w:rsidRDefault="00063CE0" w:rsidP="00C92E30">
      <w:pPr>
        <w:jc w:val="both"/>
        <w:rPr>
          <w:rFonts w:ascii="Arial" w:hAnsi="Arial" w:cs="Arial"/>
          <w:sz w:val="20"/>
          <w:szCs w:val="20"/>
        </w:rPr>
      </w:pPr>
    </w:p>
    <w:p w14:paraId="312E5300" w14:textId="4F56A259" w:rsidR="009C2D0C" w:rsidRDefault="009C2D0C" w:rsidP="009C2D0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NR NTN RedCap UE 2Rx </w:t>
      </w:r>
      <w:r w:rsidR="007D04C4">
        <w:rPr>
          <w:rFonts w:ascii="Arial" w:hAnsi="Arial" w:cs="Arial"/>
          <w:bCs/>
          <w:i/>
          <w:iCs/>
          <w:sz w:val="20"/>
          <w:szCs w:val="20"/>
          <w:lang w:val="en-GB"/>
        </w:rPr>
        <w:t>H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>D-FDD REFSENS requirements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and UL configuration</w:t>
      </w:r>
      <w:r w:rsidR="007D04C4">
        <w:rPr>
          <w:rFonts w:ascii="Arial" w:hAnsi="Arial" w:cs="Arial"/>
          <w:bCs/>
          <w:i/>
          <w:iCs/>
          <w:sz w:val="20"/>
          <w:szCs w:val="20"/>
          <w:lang w:val="en-GB"/>
        </w:rPr>
        <w:t>s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are specified as in Table 2-2 and Table 2-3 respectively.</w:t>
      </w:r>
    </w:p>
    <w:p w14:paraId="0DE5B385" w14:textId="77777777" w:rsidR="00DD5D61" w:rsidRDefault="00DD5D61" w:rsidP="00DD5D61">
      <w:pPr>
        <w:jc w:val="both"/>
        <w:rPr>
          <w:rFonts w:ascii="Arial" w:hAnsi="Arial" w:cs="Arial"/>
          <w:sz w:val="20"/>
          <w:szCs w:val="20"/>
        </w:rPr>
      </w:pP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0958F2DB" w:rsidR="006D7B72" w:rsidRPr="00DA20B4" w:rsidRDefault="00CD13BF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In this contribution, we propose NTN RedCap UE REFSENS to follow the previous agreement for NR RedCap UE on the 2Rx HD-FDD 5MHz REFSENS tightening relative to 2Rx FD-FDD 5MHz REFSENS.</w:t>
      </w:r>
    </w:p>
    <w:p w14:paraId="284501E7" w14:textId="77777777" w:rsidR="00DB0BC8" w:rsidRDefault="00DB0BC8" w:rsidP="00DB0BC8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0EE36827" w14:textId="34698297" w:rsidR="009F28AE" w:rsidRPr="00CD13BF" w:rsidRDefault="00ED0CC2" w:rsidP="00CD13BF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NR NTN RedCap UE 2Rx </w:t>
      </w:r>
      <w:r w:rsidR="007D04C4">
        <w:rPr>
          <w:rFonts w:ascii="Arial" w:hAnsi="Arial" w:cs="Arial"/>
          <w:bCs/>
          <w:i/>
          <w:iCs/>
          <w:sz w:val="20"/>
          <w:szCs w:val="20"/>
          <w:lang w:val="en-GB"/>
        </w:rPr>
        <w:t>H</w:t>
      </w:r>
      <w:r w:rsidRPr="005D5DD7">
        <w:rPr>
          <w:rFonts w:ascii="Arial" w:hAnsi="Arial" w:cs="Arial"/>
          <w:bCs/>
          <w:i/>
          <w:iCs/>
          <w:sz w:val="20"/>
          <w:szCs w:val="20"/>
          <w:lang w:val="en-GB"/>
        </w:rPr>
        <w:t>D-FDD REFSENS requirements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and UL configuration</w:t>
      </w:r>
      <w:r w:rsidR="007D04C4">
        <w:rPr>
          <w:rFonts w:ascii="Arial" w:hAnsi="Arial" w:cs="Arial"/>
          <w:bCs/>
          <w:i/>
          <w:iCs/>
          <w:sz w:val="20"/>
          <w:szCs w:val="20"/>
          <w:lang w:val="en-GB"/>
        </w:rPr>
        <w:t>s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are specified as in Table 2-2 and Table 2-3 respectively.</w:t>
      </w:r>
    </w:p>
    <w:p w14:paraId="5D2DDC34" w14:textId="36013B67" w:rsidR="005E69AE" w:rsidRDefault="00987E57" w:rsidP="005E69AE">
      <w:pPr>
        <w:pStyle w:val="Heading1"/>
      </w:pPr>
      <w:r>
        <w:t>4</w:t>
      </w:r>
      <w:r w:rsidR="005E69AE">
        <w:tab/>
        <w:t>Reference</w:t>
      </w:r>
      <w:r w:rsidR="00ED0CC2">
        <w:t>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308A0FEF" w14:textId="6D70F97D" w:rsidR="00323FF7" w:rsidRDefault="00C23DA0" w:rsidP="00104534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E29F3">
        <w:rPr>
          <w:rFonts w:ascii="Arial" w:hAnsi="Arial" w:cs="Arial"/>
          <w:bCs/>
          <w:sz w:val="20"/>
          <w:szCs w:val="20"/>
        </w:rPr>
        <w:t>RP-2</w:t>
      </w:r>
      <w:r>
        <w:rPr>
          <w:rFonts w:ascii="Arial" w:hAnsi="Arial" w:cs="Arial"/>
          <w:bCs/>
          <w:sz w:val="20"/>
          <w:szCs w:val="20"/>
        </w:rPr>
        <w:t>34078</w:t>
      </w:r>
      <w:r w:rsidRPr="008B424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“</w:t>
      </w:r>
      <w:r w:rsidRPr="00203122">
        <w:rPr>
          <w:rFonts w:ascii="Arial" w:hAnsi="Arial" w:cs="Arial"/>
          <w:bCs/>
          <w:sz w:val="20"/>
          <w:szCs w:val="20"/>
        </w:rPr>
        <w:t>New WID: Non-Terrestrial Networks (NTN) for NR Phase 3</w:t>
      </w:r>
      <w:r>
        <w:rPr>
          <w:rFonts w:ascii="Arial" w:hAnsi="Arial" w:cs="Arial"/>
          <w:bCs/>
          <w:sz w:val="20"/>
          <w:szCs w:val="20"/>
        </w:rPr>
        <w:t>”</w:t>
      </w:r>
      <w:r w:rsidRPr="008B4249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Huawei, </w:t>
      </w:r>
      <w:r w:rsidRPr="008B4249">
        <w:rPr>
          <w:rFonts w:ascii="Arial" w:hAnsi="Arial" w:cs="Arial"/>
          <w:bCs/>
          <w:sz w:val="20"/>
          <w:szCs w:val="20"/>
        </w:rPr>
        <w:t>3GPP TSG-RAN Meeting #</w:t>
      </w:r>
      <w:r>
        <w:rPr>
          <w:rFonts w:ascii="Arial" w:hAnsi="Arial" w:cs="Arial"/>
          <w:bCs/>
          <w:sz w:val="20"/>
          <w:szCs w:val="20"/>
        </w:rPr>
        <w:t>102</w:t>
      </w:r>
      <w:r w:rsidRPr="008B4249">
        <w:rPr>
          <w:rFonts w:ascii="Arial" w:hAnsi="Arial" w:cs="Arial"/>
          <w:bCs/>
          <w:sz w:val="20"/>
          <w:szCs w:val="20"/>
        </w:rPr>
        <w:t xml:space="preserve">, </w:t>
      </w:r>
      <w:r w:rsidRPr="00203122">
        <w:rPr>
          <w:rFonts w:ascii="Arial" w:hAnsi="Arial" w:cs="Arial"/>
          <w:bCs/>
          <w:sz w:val="20"/>
          <w:szCs w:val="20"/>
        </w:rPr>
        <w:t>Edinburgh, Scotland</w:t>
      </w:r>
      <w:r w:rsidRPr="008B4249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December</w:t>
      </w:r>
      <w:r w:rsidRPr="008B424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11</w:t>
      </w:r>
      <w:r w:rsidRPr="008B424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8B4249">
        <w:rPr>
          <w:rFonts w:ascii="Arial" w:hAnsi="Arial" w:cs="Arial"/>
          <w:bCs/>
          <w:sz w:val="20"/>
          <w:szCs w:val="20"/>
        </w:rPr>
        <w:t xml:space="preserve"> – </w:t>
      </w:r>
      <w:r>
        <w:rPr>
          <w:rFonts w:ascii="Arial" w:hAnsi="Arial" w:cs="Arial"/>
          <w:bCs/>
          <w:sz w:val="20"/>
          <w:szCs w:val="20"/>
        </w:rPr>
        <w:t>15</w:t>
      </w:r>
      <w:r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8B4249">
        <w:rPr>
          <w:rFonts w:ascii="Arial" w:hAnsi="Arial" w:cs="Arial"/>
          <w:bCs/>
          <w:sz w:val="20"/>
          <w:szCs w:val="20"/>
        </w:rPr>
        <w:t>, 202</w:t>
      </w:r>
      <w:r>
        <w:rPr>
          <w:rFonts w:ascii="Arial" w:hAnsi="Arial" w:cs="Arial"/>
          <w:bCs/>
          <w:sz w:val="20"/>
          <w:szCs w:val="20"/>
        </w:rPr>
        <w:t>3</w:t>
      </w:r>
    </w:p>
    <w:p w14:paraId="08A38BE3" w14:textId="16790287" w:rsidR="00D201C9" w:rsidRDefault="00D201C9" w:rsidP="00104534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R4-2406610 “</w:t>
      </w:r>
      <w:r w:rsidRPr="00BA4C15">
        <w:rPr>
          <w:rFonts w:ascii="Arial" w:hAnsi="Arial" w:cs="Arial"/>
          <w:bCs/>
          <w:sz w:val="20"/>
          <w:szCs w:val="20"/>
        </w:rPr>
        <w:t>WF on NR_NTN_Ph3_UERF</w:t>
      </w:r>
      <w:r>
        <w:rPr>
          <w:rFonts w:ascii="Arial" w:hAnsi="Arial" w:cs="Arial"/>
          <w:bCs/>
          <w:sz w:val="20"/>
          <w:szCs w:val="20"/>
        </w:rPr>
        <w:t xml:space="preserve">”, Qualcomm, </w:t>
      </w:r>
      <w:r w:rsidRPr="00CA510E">
        <w:rPr>
          <w:rFonts w:ascii="Arial" w:hAnsi="Arial" w:cs="Arial"/>
          <w:bCs/>
          <w:sz w:val="20"/>
          <w:szCs w:val="20"/>
        </w:rPr>
        <w:t>3GPP TSG RAN WG4 Meeting #110</w:t>
      </w:r>
      <w:r>
        <w:rPr>
          <w:rFonts w:ascii="Arial" w:hAnsi="Arial" w:cs="Arial"/>
          <w:bCs/>
          <w:sz w:val="20"/>
          <w:szCs w:val="20"/>
        </w:rPr>
        <w:t>bis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Changsha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China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April</w:t>
      </w:r>
      <w:r w:rsidRPr="00CA510E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15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 xml:space="preserve"> – 1</w:t>
      </w:r>
      <w:r>
        <w:rPr>
          <w:rFonts w:ascii="Arial" w:hAnsi="Arial" w:cs="Arial"/>
          <w:bCs/>
          <w:sz w:val="20"/>
          <w:szCs w:val="20"/>
        </w:rPr>
        <w:t>9</w:t>
      </w:r>
      <w:r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>, 2024</w:t>
      </w:r>
    </w:p>
    <w:p w14:paraId="59E25640" w14:textId="5E2DCFD4" w:rsidR="00D201C9" w:rsidRDefault="00D201C9" w:rsidP="00104534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R4-2410574 “</w:t>
      </w:r>
      <w:r w:rsidRPr="00D201C9">
        <w:rPr>
          <w:rFonts w:ascii="Arial" w:hAnsi="Arial" w:cs="Arial"/>
          <w:bCs/>
          <w:sz w:val="20"/>
          <w:szCs w:val="20"/>
          <w:lang w:val="en-GB"/>
        </w:rPr>
        <w:t>WF on Rel-19 phase 3 NR-NTN UE RF requirements</w:t>
      </w:r>
      <w:r>
        <w:rPr>
          <w:rFonts w:ascii="Arial" w:hAnsi="Arial" w:cs="Arial"/>
          <w:bCs/>
          <w:sz w:val="20"/>
          <w:szCs w:val="20"/>
          <w:lang w:val="en-GB"/>
        </w:rPr>
        <w:t xml:space="preserve">”, Qualcomm Inc., </w:t>
      </w:r>
      <w:r w:rsidRPr="00CA510E">
        <w:rPr>
          <w:rFonts w:ascii="Arial" w:hAnsi="Arial" w:cs="Arial"/>
          <w:bCs/>
          <w:sz w:val="20"/>
          <w:szCs w:val="20"/>
        </w:rPr>
        <w:t>3GPP TSG RAN WG4 Meeting #11</w:t>
      </w:r>
      <w:r>
        <w:rPr>
          <w:rFonts w:ascii="Arial" w:hAnsi="Arial" w:cs="Arial"/>
          <w:bCs/>
          <w:sz w:val="20"/>
          <w:szCs w:val="20"/>
        </w:rPr>
        <w:t>1, Fukuoka, Japan, May 20</w:t>
      </w:r>
      <w:r w:rsidRPr="00D201C9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 xml:space="preserve"> – 24</w:t>
      </w:r>
      <w:r w:rsidRPr="00D201C9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>, 2024</w:t>
      </w:r>
    </w:p>
    <w:p w14:paraId="36230453" w14:textId="1BB0B354" w:rsidR="001C0BDD" w:rsidRDefault="001C0BDD" w:rsidP="00104534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1E5F25">
        <w:rPr>
          <w:rFonts w:ascii="Arial" w:hAnsi="Arial" w:cs="Arial"/>
          <w:bCs/>
          <w:sz w:val="20"/>
          <w:szCs w:val="20"/>
        </w:rPr>
        <w:t>R</w:t>
      </w:r>
      <w:r>
        <w:rPr>
          <w:rFonts w:ascii="Arial" w:hAnsi="Arial" w:cs="Arial"/>
          <w:bCs/>
          <w:sz w:val="20"/>
          <w:szCs w:val="20"/>
        </w:rPr>
        <w:t>4</w:t>
      </w:r>
      <w:r w:rsidRPr="001E5F25">
        <w:rPr>
          <w:rFonts w:ascii="Arial" w:hAnsi="Arial" w:cs="Arial"/>
          <w:bCs/>
          <w:sz w:val="20"/>
          <w:szCs w:val="20"/>
        </w:rPr>
        <w:t>-24</w:t>
      </w:r>
      <w:r>
        <w:rPr>
          <w:rFonts w:ascii="Arial" w:hAnsi="Arial" w:cs="Arial"/>
          <w:bCs/>
          <w:sz w:val="20"/>
          <w:szCs w:val="20"/>
        </w:rPr>
        <w:t xml:space="preserve">13527 </w:t>
      </w:r>
      <w:r w:rsidRPr="004C260B">
        <w:rPr>
          <w:rFonts w:ascii="Arial" w:hAnsi="Arial" w:cs="Arial"/>
          <w:bCs/>
          <w:sz w:val="20"/>
          <w:szCs w:val="20"/>
        </w:rPr>
        <w:t>“</w:t>
      </w:r>
      <w:r w:rsidRPr="00CE4DF9">
        <w:rPr>
          <w:rFonts w:ascii="Arial" w:hAnsi="Arial" w:cs="Arial"/>
          <w:bCs/>
          <w:sz w:val="20"/>
          <w:szCs w:val="20"/>
        </w:rPr>
        <w:t>Way Forward for [112][311] NR_NTN_Ph3_UE_RF</w:t>
      </w:r>
      <w:r w:rsidRPr="004C260B">
        <w:rPr>
          <w:rFonts w:ascii="Arial" w:hAnsi="Arial" w:cs="Arial"/>
          <w:bCs/>
          <w:sz w:val="20"/>
          <w:szCs w:val="20"/>
        </w:rPr>
        <w:t>”</w:t>
      </w:r>
      <w:r>
        <w:rPr>
          <w:rFonts w:ascii="Arial" w:hAnsi="Arial" w:cs="Arial"/>
          <w:bCs/>
          <w:sz w:val="20"/>
          <w:szCs w:val="20"/>
        </w:rPr>
        <w:t xml:space="preserve">, Qualcomm, </w:t>
      </w:r>
      <w:r w:rsidRPr="008B4249">
        <w:rPr>
          <w:rFonts w:ascii="Arial" w:hAnsi="Arial" w:cs="Arial"/>
          <w:bCs/>
          <w:sz w:val="20"/>
          <w:szCs w:val="20"/>
        </w:rPr>
        <w:t xml:space="preserve">3GPP TSG-RAN </w:t>
      </w:r>
      <w:r>
        <w:rPr>
          <w:rFonts w:ascii="Arial" w:hAnsi="Arial" w:cs="Arial"/>
          <w:bCs/>
          <w:sz w:val="20"/>
          <w:szCs w:val="20"/>
        </w:rPr>
        <w:t xml:space="preserve">WG4 </w:t>
      </w:r>
      <w:r w:rsidRPr="008B4249">
        <w:rPr>
          <w:rFonts w:ascii="Arial" w:hAnsi="Arial" w:cs="Arial"/>
          <w:bCs/>
          <w:sz w:val="20"/>
          <w:szCs w:val="20"/>
        </w:rPr>
        <w:t>Meeting #</w:t>
      </w:r>
      <w:r>
        <w:rPr>
          <w:rFonts w:ascii="Arial" w:hAnsi="Arial" w:cs="Arial"/>
          <w:bCs/>
          <w:sz w:val="20"/>
          <w:szCs w:val="20"/>
        </w:rPr>
        <w:t>112</w:t>
      </w:r>
      <w:r w:rsidRPr="008B4249">
        <w:rPr>
          <w:rFonts w:ascii="Arial" w:hAnsi="Arial" w:cs="Arial"/>
          <w:bCs/>
          <w:sz w:val="20"/>
          <w:szCs w:val="20"/>
        </w:rPr>
        <w:t xml:space="preserve">, </w:t>
      </w:r>
      <w:r w:rsidRPr="004C260B">
        <w:rPr>
          <w:rFonts w:ascii="Arial" w:hAnsi="Arial" w:cs="Arial"/>
          <w:bCs/>
          <w:sz w:val="20"/>
          <w:szCs w:val="20"/>
        </w:rPr>
        <w:t>Maastricht, Netherlands, August 19</w:t>
      </w:r>
      <w:r w:rsidRPr="004C260B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4C260B">
        <w:rPr>
          <w:rFonts w:ascii="Arial" w:hAnsi="Arial" w:cs="Arial"/>
          <w:bCs/>
          <w:sz w:val="20"/>
          <w:szCs w:val="20"/>
        </w:rPr>
        <w:t xml:space="preserve"> – 23</w:t>
      </w:r>
      <w:r w:rsidRPr="004C260B">
        <w:rPr>
          <w:rFonts w:ascii="Arial" w:hAnsi="Arial" w:cs="Arial"/>
          <w:bCs/>
          <w:sz w:val="20"/>
          <w:szCs w:val="20"/>
          <w:vertAlign w:val="superscript"/>
        </w:rPr>
        <w:t>rd</w:t>
      </w:r>
      <w:r w:rsidRPr="004C260B">
        <w:rPr>
          <w:rFonts w:ascii="Arial" w:hAnsi="Arial" w:cs="Arial"/>
          <w:bCs/>
          <w:sz w:val="20"/>
          <w:szCs w:val="20"/>
        </w:rPr>
        <w:t>, 2024</w:t>
      </w:r>
    </w:p>
    <w:p w14:paraId="3C5243FA" w14:textId="17E36A6B" w:rsidR="001C0BDD" w:rsidRDefault="001C0BDD" w:rsidP="00104534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R4-2416586 “</w:t>
      </w:r>
      <w:r w:rsidRPr="001C0BDD">
        <w:rPr>
          <w:rFonts w:ascii="Arial" w:hAnsi="Arial" w:cs="Arial"/>
          <w:bCs/>
          <w:sz w:val="20"/>
          <w:szCs w:val="20"/>
        </w:rPr>
        <w:t>Way Forward for [112bis][310] NR_NTN_Ph3_UE_RF</w:t>
      </w:r>
      <w:r>
        <w:rPr>
          <w:rFonts w:ascii="Arial" w:hAnsi="Arial" w:cs="Arial"/>
          <w:bCs/>
          <w:sz w:val="20"/>
          <w:szCs w:val="20"/>
        </w:rPr>
        <w:t xml:space="preserve">”, Qualcomm, </w:t>
      </w:r>
      <w:r w:rsidRPr="00CA510E">
        <w:rPr>
          <w:rFonts w:ascii="Arial" w:hAnsi="Arial" w:cs="Arial"/>
          <w:bCs/>
          <w:sz w:val="20"/>
          <w:szCs w:val="20"/>
        </w:rPr>
        <w:t>3GPP TSG RAN WG4 Meeting #11</w:t>
      </w:r>
      <w:r>
        <w:rPr>
          <w:rFonts w:ascii="Arial" w:hAnsi="Arial" w:cs="Arial"/>
          <w:bCs/>
          <w:sz w:val="20"/>
          <w:szCs w:val="20"/>
        </w:rPr>
        <w:t>2bis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Hefei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China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October</w:t>
      </w:r>
      <w:r w:rsidRPr="00CA510E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14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 xml:space="preserve"> – </w:t>
      </w:r>
      <w:r>
        <w:rPr>
          <w:rFonts w:ascii="Arial" w:hAnsi="Arial" w:cs="Arial"/>
          <w:bCs/>
          <w:sz w:val="20"/>
          <w:szCs w:val="20"/>
        </w:rPr>
        <w:t>18</w:t>
      </w:r>
      <w:r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>, 2024</w:t>
      </w:r>
    </w:p>
    <w:p w14:paraId="35053D91" w14:textId="078254E0" w:rsidR="00ED0CC2" w:rsidRPr="00CD13BF" w:rsidRDefault="00063CE0" w:rsidP="00CD13B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R4-2203692 “</w:t>
      </w:r>
      <w:r w:rsidRPr="00693373">
        <w:rPr>
          <w:rFonts w:ascii="Arial" w:hAnsi="Arial" w:cs="Arial"/>
          <w:bCs/>
          <w:sz w:val="20"/>
          <w:szCs w:val="20"/>
        </w:rPr>
        <w:t>RedCap UE HD-FDD REFSENS requirements</w:t>
      </w:r>
      <w:r>
        <w:rPr>
          <w:rFonts w:ascii="Arial" w:hAnsi="Arial" w:cs="Arial"/>
          <w:bCs/>
          <w:sz w:val="20"/>
          <w:szCs w:val="20"/>
        </w:rPr>
        <w:t xml:space="preserve">”, Apple, </w:t>
      </w:r>
      <w:r w:rsidRPr="00CA510E">
        <w:rPr>
          <w:rFonts w:ascii="Arial" w:hAnsi="Arial" w:cs="Arial"/>
          <w:bCs/>
          <w:sz w:val="20"/>
          <w:szCs w:val="20"/>
        </w:rPr>
        <w:t>3GPP TSG RAN WG4 Meeting</w:t>
      </w:r>
      <w:r>
        <w:rPr>
          <w:rFonts w:ascii="Arial" w:hAnsi="Arial" w:cs="Arial"/>
          <w:bCs/>
          <w:sz w:val="20"/>
          <w:szCs w:val="20"/>
        </w:rPr>
        <w:t xml:space="preserve"> #102-e, Online, February 21</w:t>
      </w:r>
      <w:r w:rsidRPr="00693373">
        <w:rPr>
          <w:rFonts w:ascii="Arial" w:hAnsi="Arial" w:cs="Arial"/>
          <w:bCs/>
          <w:sz w:val="20"/>
          <w:szCs w:val="20"/>
          <w:vertAlign w:val="superscript"/>
        </w:rPr>
        <w:t>st</w:t>
      </w:r>
      <w:r>
        <w:rPr>
          <w:rFonts w:ascii="Arial" w:hAnsi="Arial" w:cs="Arial"/>
          <w:bCs/>
          <w:sz w:val="20"/>
          <w:szCs w:val="20"/>
        </w:rPr>
        <w:t xml:space="preserve"> – March 3</w:t>
      </w:r>
      <w:r w:rsidRPr="00693373">
        <w:rPr>
          <w:rFonts w:ascii="Arial" w:hAnsi="Arial" w:cs="Arial"/>
          <w:bCs/>
          <w:sz w:val="20"/>
          <w:szCs w:val="20"/>
          <w:vertAlign w:val="superscript"/>
        </w:rPr>
        <w:t>rd</w:t>
      </w:r>
      <w:r>
        <w:rPr>
          <w:rFonts w:ascii="Arial" w:hAnsi="Arial" w:cs="Arial"/>
          <w:bCs/>
          <w:sz w:val="20"/>
          <w:szCs w:val="20"/>
        </w:rPr>
        <w:t>, 2022</w:t>
      </w:r>
    </w:p>
    <w:sectPr w:rsidR="00ED0CC2" w:rsidRPr="00CD13BF" w:rsidSect="00D975F5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154677" w14:textId="77777777" w:rsidR="00397872" w:rsidRDefault="00397872">
      <w:r>
        <w:separator/>
      </w:r>
    </w:p>
  </w:endnote>
  <w:endnote w:type="continuationSeparator" w:id="0">
    <w:p w14:paraId="3004338D" w14:textId="77777777" w:rsidR="00397872" w:rsidRDefault="0039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8984A7" w14:textId="77777777" w:rsidR="00397872" w:rsidRDefault="00397872">
      <w:r>
        <w:separator/>
      </w:r>
    </w:p>
  </w:footnote>
  <w:footnote w:type="continuationSeparator" w:id="0">
    <w:p w14:paraId="7EE99D75" w14:textId="77777777" w:rsidR="00397872" w:rsidRDefault="00397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660D43"/>
    <w:multiLevelType w:val="hybridMultilevel"/>
    <w:tmpl w:val="0C8009C8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5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3877453"/>
    <w:multiLevelType w:val="hybridMultilevel"/>
    <w:tmpl w:val="3D2C271C"/>
    <w:lvl w:ilvl="0" w:tplc="E162F6BC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91D01"/>
    <w:multiLevelType w:val="hybridMultilevel"/>
    <w:tmpl w:val="2B40C27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4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8"/>
  </w:num>
  <w:num w:numId="8" w16cid:durableId="2080327107">
    <w:abstractNumId w:val="6"/>
  </w:num>
  <w:num w:numId="9" w16cid:durableId="459036515">
    <w:abstractNumId w:val="19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8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20"/>
  </w:num>
  <w:num w:numId="16" w16cid:durableId="1707214678">
    <w:abstractNumId w:val="29"/>
  </w:num>
  <w:num w:numId="17" w16cid:durableId="1228883719">
    <w:abstractNumId w:val="17"/>
  </w:num>
  <w:num w:numId="18" w16cid:durableId="1736001611">
    <w:abstractNumId w:val="10"/>
  </w:num>
  <w:num w:numId="19" w16cid:durableId="1708026189">
    <w:abstractNumId w:val="27"/>
  </w:num>
  <w:num w:numId="20" w16cid:durableId="2134398882">
    <w:abstractNumId w:val="15"/>
  </w:num>
  <w:num w:numId="21" w16cid:durableId="1707292931">
    <w:abstractNumId w:val="13"/>
  </w:num>
  <w:num w:numId="22" w16cid:durableId="1872840210">
    <w:abstractNumId w:val="5"/>
  </w:num>
  <w:num w:numId="23" w16cid:durableId="988828275">
    <w:abstractNumId w:val="21"/>
  </w:num>
  <w:num w:numId="24" w16cid:durableId="639112823">
    <w:abstractNumId w:val="26"/>
  </w:num>
  <w:num w:numId="25" w16cid:durableId="1758358505">
    <w:abstractNumId w:val="4"/>
  </w:num>
  <w:num w:numId="26" w16cid:durableId="2108961271">
    <w:abstractNumId w:val="30"/>
  </w:num>
  <w:num w:numId="27" w16cid:durableId="1853451127">
    <w:abstractNumId w:val="25"/>
  </w:num>
  <w:num w:numId="28" w16cid:durableId="719016014">
    <w:abstractNumId w:val="22"/>
  </w:num>
  <w:num w:numId="29" w16cid:durableId="44761965">
    <w:abstractNumId w:val="9"/>
  </w:num>
  <w:num w:numId="30" w16cid:durableId="750783015">
    <w:abstractNumId w:val="1"/>
  </w:num>
  <w:num w:numId="31" w16cid:durableId="1858035811">
    <w:abstractNumId w:val="16"/>
  </w:num>
  <w:num w:numId="32" w16cid:durableId="569464091">
    <w:abstractNumId w:val="14"/>
  </w:num>
  <w:num w:numId="33" w16cid:durableId="75825219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5E"/>
    <w:rsid w:val="00004765"/>
    <w:rsid w:val="00005DB5"/>
    <w:rsid w:val="0000623D"/>
    <w:rsid w:val="00011CAD"/>
    <w:rsid w:val="0001328E"/>
    <w:rsid w:val="00014468"/>
    <w:rsid w:val="0001503B"/>
    <w:rsid w:val="00016134"/>
    <w:rsid w:val="0001757D"/>
    <w:rsid w:val="000206DB"/>
    <w:rsid w:val="00020EA3"/>
    <w:rsid w:val="0002182B"/>
    <w:rsid w:val="0002328A"/>
    <w:rsid w:val="00023B9C"/>
    <w:rsid w:val="00024434"/>
    <w:rsid w:val="0002498B"/>
    <w:rsid w:val="00033397"/>
    <w:rsid w:val="00033F65"/>
    <w:rsid w:val="00034BFA"/>
    <w:rsid w:val="000357CB"/>
    <w:rsid w:val="00035A90"/>
    <w:rsid w:val="000369F4"/>
    <w:rsid w:val="00037817"/>
    <w:rsid w:val="00040095"/>
    <w:rsid w:val="00040A8C"/>
    <w:rsid w:val="00040B9B"/>
    <w:rsid w:val="00041F2A"/>
    <w:rsid w:val="00042309"/>
    <w:rsid w:val="00042B4B"/>
    <w:rsid w:val="00042D32"/>
    <w:rsid w:val="000446B1"/>
    <w:rsid w:val="00044DE2"/>
    <w:rsid w:val="000453B8"/>
    <w:rsid w:val="00046995"/>
    <w:rsid w:val="00047271"/>
    <w:rsid w:val="00047F47"/>
    <w:rsid w:val="00050FF1"/>
    <w:rsid w:val="00051834"/>
    <w:rsid w:val="000521A4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3CE0"/>
    <w:rsid w:val="00065297"/>
    <w:rsid w:val="000655A6"/>
    <w:rsid w:val="00066C19"/>
    <w:rsid w:val="0006704A"/>
    <w:rsid w:val="0007035B"/>
    <w:rsid w:val="0007513F"/>
    <w:rsid w:val="00076DD0"/>
    <w:rsid w:val="000778F4"/>
    <w:rsid w:val="00080512"/>
    <w:rsid w:val="00080638"/>
    <w:rsid w:val="00080763"/>
    <w:rsid w:val="0008297C"/>
    <w:rsid w:val="00084525"/>
    <w:rsid w:val="00084A90"/>
    <w:rsid w:val="00087378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77"/>
    <w:rsid w:val="000A608C"/>
    <w:rsid w:val="000A68F3"/>
    <w:rsid w:val="000A7399"/>
    <w:rsid w:val="000A7DF9"/>
    <w:rsid w:val="000B6018"/>
    <w:rsid w:val="000B61FB"/>
    <w:rsid w:val="000B6AF7"/>
    <w:rsid w:val="000C16C8"/>
    <w:rsid w:val="000C1729"/>
    <w:rsid w:val="000C19D9"/>
    <w:rsid w:val="000C39F8"/>
    <w:rsid w:val="000C47C3"/>
    <w:rsid w:val="000C54D8"/>
    <w:rsid w:val="000C59CD"/>
    <w:rsid w:val="000C60A3"/>
    <w:rsid w:val="000C71D9"/>
    <w:rsid w:val="000D0571"/>
    <w:rsid w:val="000D0FD8"/>
    <w:rsid w:val="000D1DD8"/>
    <w:rsid w:val="000D2743"/>
    <w:rsid w:val="000D429E"/>
    <w:rsid w:val="000D50E3"/>
    <w:rsid w:val="000D58AB"/>
    <w:rsid w:val="000D6A52"/>
    <w:rsid w:val="000D6C55"/>
    <w:rsid w:val="000D7301"/>
    <w:rsid w:val="000E0943"/>
    <w:rsid w:val="000E162D"/>
    <w:rsid w:val="000E1A37"/>
    <w:rsid w:val="000E1CAF"/>
    <w:rsid w:val="000E2238"/>
    <w:rsid w:val="000E4B1E"/>
    <w:rsid w:val="000E4EA5"/>
    <w:rsid w:val="000E5476"/>
    <w:rsid w:val="000E61C4"/>
    <w:rsid w:val="000E6339"/>
    <w:rsid w:val="000E6A30"/>
    <w:rsid w:val="000E751D"/>
    <w:rsid w:val="000F0DFE"/>
    <w:rsid w:val="000F42FB"/>
    <w:rsid w:val="000F5EA9"/>
    <w:rsid w:val="00102958"/>
    <w:rsid w:val="001041BB"/>
    <w:rsid w:val="00104534"/>
    <w:rsid w:val="0010474C"/>
    <w:rsid w:val="00104BC6"/>
    <w:rsid w:val="00106392"/>
    <w:rsid w:val="00106A77"/>
    <w:rsid w:val="001104F4"/>
    <w:rsid w:val="00110A8D"/>
    <w:rsid w:val="00111EDD"/>
    <w:rsid w:val="00112B6A"/>
    <w:rsid w:val="00113A07"/>
    <w:rsid w:val="001140B8"/>
    <w:rsid w:val="00114E2C"/>
    <w:rsid w:val="00120C7E"/>
    <w:rsid w:val="00121103"/>
    <w:rsid w:val="00122D29"/>
    <w:rsid w:val="00126615"/>
    <w:rsid w:val="00133525"/>
    <w:rsid w:val="00137EE2"/>
    <w:rsid w:val="00141326"/>
    <w:rsid w:val="00142C17"/>
    <w:rsid w:val="00143126"/>
    <w:rsid w:val="001441A8"/>
    <w:rsid w:val="00144D61"/>
    <w:rsid w:val="00146540"/>
    <w:rsid w:val="00146BF3"/>
    <w:rsid w:val="0014707B"/>
    <w:rsid w:val="001476E2"/>
    <w:rsid w:val="001500E5"/>
    <w:rsid w:val="001507CE"/>
    <w:rsid w:val="00150FB2"/>
    <w:rsid w:val="00154EDF"/>
    <w:rsid w:val="001553DE"/>
    <w:rsid w:val="00160A04"/>
    <w:rsid w:val="00162B22"/>
    <w:rsid w:val="00162BD3"/>
    <w:rsid w:val="001655BB"/>
    <w:rsid w:val="0016611C"/>
    <w:rsid w:val="00166B5C"/>
    <w:rsid w:val="00166F82"/>
    <w:rsid w:val="00171090"/>
    <w:rsid w:val="00171900"/>
    <w:rsid w:val="00172271"/>
    <w:rsid w:val="0017381F"/>
    <w:rsid w:val="0017591E"/>
    <w:rsid w:val="00175D32"/>
    <w:rsid w:val="00176183"/>
    <w:rsid w:val="0018025B"/>
    <w:rsid w:val="00181118"/>
    <w:rsid w:val="001815E8"/>
    <w:rsid w:val="001825F0"/>
    <w:rsid w:val="00183720"/>
    <w:rsid w:val="001841B1"/>
    <w:rsid w:val="00184AB9"/>
    <w:rsid w:val="0018540A"/>
    <w:rsid w:val="001856D4"/>
    <w:rsid w:val="00185E52"/>
    <w:rsid w:val="00193742"/>
    <w:rsid w:val="001938B6"/>
    <w:rsid w:val="00195133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3DBF"/>
    <w:rsid w:val="001B6A20"/>
    <w:rsid w:val="001B7371"/>
    <w:rsid w:val="001B7504"/>
    <w:rsid w:val="001C0BDD"/>
    <w:rsid w:val="001C21C3"/>
    <w:rsid w:val="001C32A7"/>
    <w:rsid w:val="001C62F8"/>
    <w:rsid w:val="001C65A6"/>
    <w:rsid w:val="001D02C2"/>
    <w:rsid w:val="001D1470"/>
    <w:rsid w:val="001D2A82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3D18"/>
    <w:rsid w:val="00204648"/>
    <w:rsid w:val="00205934"/>
    <w:rsid w:val="002077B7"/>
    <w:rsid w:val="00210031"/>
    <w:rsid w:val="0021021D"/>
    <w:rsid w:val="002107B1"/>
    <w:rsid w:val="002115E7"/>
    <w:rsid w:val="002121FB"/>
    <w:rsid w:val="00213295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712F"/>
    <w:rsid w:val="00247926"/>
    <w:rsid w:val="002504F0"/>
    <w:rsid w:val="00256995"/>
    <w:rsid w:val="00257410"/>
    <w:rsid w:val="002608DE"/>
    <w:rsid w:val="00261B7C"/>
    <w:rsid w:val="002627B4"/>
    <w:rsid w:val="002637C2"/>
    <w:rsid w:val="0026424E"/>
    <w:rsid w:val="00266DC0"/>
    <w:rsid w:val="002675F0"/>
    <w:rsid w:val="00271B31"/>
    <w:rsid w:val="002726BC"/>
    <w:rsid w:val="00272B80"/>
    <w:rsid w:val="00274A90"/>
    <w:rsid w:val="00275D6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1A2A"/>
    <w:rsid w:val="00296065"/>
    <w:rsid w:val="00296836"/>
    <w:rsid w:val="002A040F"/>
    <w:rsid w:val="002A07F2"/>
    <w:rsid w:val="002A195A"/>
    <w:rsid w:val="002A2A03"/>
    <w:rsid w:val="002A4223"/>
    <w:rsid w:val="002A51BE"/>
    <w:rsid w:val="002A5F8F"/>
    <w:rsid w:val="002A6542"/>
    <w:rsid w:val="002A760E"/>
    <w:rsid w:val="002A797D"/>
    <w:rsid w:val="002B05B9"/>
    <w:rsid w:val="002B0805"/>
    <w:rsid w:val="002B0DFD"/>
    <w:rsid w:val="002B11CC"/>
    <w:rsid w:val="002B183B"/>
    <w:rsid w:val="002B194A"/>
    <w:rsid w:val="002B1B99"/>
    <w:rsid w:val="002B20B0"/>
    <w:rsid w:val="002B36A1"/>
    <w:rsid w:val="002B3A19"/>
    <w:rsid w:val="002B4644"/>
    <w:rsid w:val="002B4DBD"/>
    <w:rsid w:val="002B592F"/>
    <w:rsid w:val="002B6339"/>
    <w:rsid w:val="002B6EF4"/>
    <w:rsid w:val="002C011F"/>
    <w:rsid w:val="002C029B"/>
    <w:rsid w:val="002C67E4"/>
    <w:rsid w:val="002C6BC6"/>
    <w:rsid w:val="002C79FA"/>
    <w:rsid w:val="002D2519"/>
    <w:rsid w:val="002D2B19"/>
    <w:rsid w:val="002D3298"/>
    <w:rsid w:val="002D405E"/>
    <w:rsid w:val="002D4C26"/>
    <w:rsid w:val="002D5BFE"/>
    <w:rsid w:val="002D6024"/>
    <w:rsid w:val="002D61E3"/>
    <w:rsid w:val="002D729E"/>
    <w:rsid w:val="002E00EE"/>
    <w:rsid w:val="002E3322"/>
    <w:rsid w:val="002E4D11"/>
    <w:rsid w:val="002E7499"/>
    <w:rsid w:val="002E75F6"/>
    <w:rsid w:val="002F1ABA"/>
    <w:rsid w:val="002F4933"/>
    <w:rsid w:val="002F4F9E"/>
    <w:rsid w:val="002F7D49"/>
    <w:rsid w:val="00300CDB"/>
    <w:rsid w:val="00302B10"/>
    <w:rsid w:val="00302C30"/>
    <w:rsid w:val="0030430D"/>
    <w:rsid w:val="0030532E"/>
    <w:rsid w:val="00311180"/>
    <w:rsid w:val="003116BE"/>
    <w:rsid w:val="00313E2F"/>
    <w:rsid w:val="00314818"/>
    <w:rsid w:val="00314A76"/>
    <w:rsid w:val="003172DC"/>
    <w:rsid w:val="00322C5B"/>
    <w:rsid w:val="00323FF7"/>
    <w:rsid w:val="00324C31"/>
    <w:rsid w:val="00325108"/>
    <w:rsid w:val="00326BE2"/>
    <w:rsid w:val="00327934"/>
    <w:rsid w:val="00327D7A"/>
    <w:rsid w:val="003304FE"/>
    <w:rsid w:val="003317C8"/>
    <w:rsid w:val="003325B7"/>
    <w:rsid w:val="00335F34"/>
    <w:rsid w:val="0034052F"/>
    <w:rsid w:val="003438E2"/>
    <w:rsid w:val="003448A7"/>
    <w:rsid w:val="0035086E"/>
    <w:rsid w:val="00350950"/>
    <w:rsid w:val="0035312E"/>
    <w:rsid w:val="0035389E"/>
    <w:rsid w:val="0035462D"/>
    <w:rsid w:val="00354C53"/>
    <w:rsid w:val="00360A06"/>
    <w:rsid w:val="00360AA0"/>
    <w:rsid w:val="00360BBA"/>
    <w:rsid w:val="00372A21"/>
    <w:rsid w:val="00375448"/>
    <w:rsid w:val="003765B8"/>
    <w:rsid w:val="00376AE2"/>
    <w:rsid w:val="00376B6D"/>
    <w:rsid w:val="003772E9"/>
    <w:rsid w:val="003802FA"/>
    <w:rsid w:val="00381DCA"/>
    <w:rsid w:val="00382642"/>
    <w:rsid w:val="00383036"/>
    <w:rsid w:val="00385F91"/>
    <w:rsid w:val="003865D1"/>
    <w:rsid w:val="0038672E"/>
    <w:rsid w:val="003869F7"/>
    <w:rsid w:val="0038702E"/>
    <w:rsid w:val="00390FFB"/>
    <w:rsid w:val="003929C6"/>
    <w:rsid w:val="00392A3A"/>
    <w:rsid w:val="003931FE"/>
    <w:rsid w:val="003946F3"/>
    <w:rsid w:val="0039506D"/>
    <w:rsid w:val="0039590F"/>
    <w:rsid w:val="0039702E"/>
    <w:rsid w:val="00397872"/>
    <w:rsid w:val="003A0483"/>
    <w:rsid w:val="003A07CA"/>
    <w:rsid w:val="003A07DD"/>
    <w:rsid w:val="003A0AD2"/>
    <w:rsid w:val="003A51C7"/>
    <w:rsid w:val="003A580B"/>
    <w:rsid w:val="003A66C6"/>
    <w:rsid w:val="003B14E6"/>
    <w:rsid w:val="003B1A5A"/>
    <w:rsid w:val="003B2900"/>
    <w:rsid w:val="003B468C"/>
    <w:rsid w:val="003B56B1"/>
    <w:rsid w:val="003B5C14"/>
    <w:rsid w:val="003B5CFC"/>
    <w:rsid w:val="003B61AB"/>
    <w:rsid w:val="003B68A4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24A"/>
    <w:rsid w:val="003C7E3B"/>
    <w:rsid w:val="003D0F89"/>
    <w:rsid w:val="003D2EF2"/>
    <w:rsid w:val="003D4099"/>
    <w:rsid w:val="003D42C2"/>
    <w:rsid w:val="003D466B"/>
    <w:rsid w:val="003D7CB2"/>
    <w:rsid w:val="003E1D3F"/>
    <w:rsid w:val="003E29F3"/>
    <w:rsid w:val="003E3380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44F"/>
    <w:rsid w:val="003F760D"/>
    <w:rsid w:val="003F775D"/>
    <w:rsid w:val="00400684"/>
    <w:rsid w:val="004007D9"/>
    <w:rsid w:val="00401944"/>
    <w:rsid w:val="00401FA4"/>
    <w:rsid w:val="0040205D"/>
    <w:rsid w:val="00403FF3"/>
    <w:rsid w:val="0040569B"/>
    <w:rsid w:val="0040649B"/>
    <w:rsid w:val="00407E20"/>
    <w:rsid w:val="00415661"/>
    <w:rsid w:val="004166A1"/>
    <w:rsid w:val="00416DC9"/>
    <w:rsid w:val="0041733B"/>
    <w:rsid w:val="00417EA8"/>
    <w:rsid w:val="00420E7C"/>
    <w:rsid w:val="00420FB8"/>
    <w:rsid w:val="00423334"/>
    <w:rsid w:val="00426737"/>
    <w:rsid w:val="00430A4C"/>
    <w:rsid w:val="0043242D"/>
    <w:rsid w:val="004345EC"/>
    <w:rsid w:val="00440181"/>
    <w:rsid w:val="00445A42"/>
    <w:rsid w:val="00447E0C"/>
    <w:rsid w:val="00451EFE"/>
    <w:rsid w:val="00452E79"/>
    <w:rsid w:val="00453FBB"/>
    <w:rsid w:val="00453FE3"/>
    <w:rsid w:val="004540A9"/>
    <w:rsid w:val="00454293"/>
    <w:rsid w:val="0045717A"/>
    <w:rsid w:val="00463240"/>
    <w:rsid w:val="00463324"/>
    <w:rsid w:val="0046561C"/>
    <w:rsid w:val="004667DE"/>
    <w:rsid w:val="00470E29"/>
    <w:rsid w:val="0047134E"/>
    <w:rsid w:val="004728B7"/>
    <w:rsid w:val="00472964"/>
    <w:rsid w:val="00472B98"/>
    <w:rsid w:val="00474C44"/>
    <w:rsid w:val="0047564A"/>
    <w:rsid w:val="00475AC6"/>
    <w:rsid w:val="0047610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12EF"/>
    <w:rsid w:val="00493A70"/>
    <w:rsid w:val="00494DE4"/>
    <w:rsid w:val="00495736"/>
    <w:rsid w:val="00496BA8"/>
    <w:rsid w:val="004A1B75"/>
    <w:rsid w:val="004A1C51"/>
    <w:rsid w:val="004A3D27"/>
    <w:rsid w:val="004A48FA"/>
    <w:rsid w:val="004A5DB3"/>
    <w:rsid w:val="004A6E04"/>
    <w:rsid w:val="004B091F"/>
    <w:rsid w:val="004B10D0"/>
    <w:rsid w:val="004B3447"/>
    <w:rsid w:val="004B4E61"/>
    <w:rsid w:val="004B5861"/>
    <w:rsid w:val="004B5C7F"/>
    <w:rsid w:val="004C0E4C"/>
    <w:rsid w:val="004C15E6"/>
    <w:rsid w:val="004C1601"/>
    <w:rsid w:val="004C1615"/>
    <w:rsid w:val="004C19E4"/>
    <w:rsid w:val="004C1CA2"/>
    <w:rsid w:val="004C2676"/>
    <w:rsid w:val="004C2761"/>
    <w:rsid w:val="004C6022"/>
    <w:rsid w:val="004C6974"/>
    <w:rsid w:val="004C72F9"/>
    <w:rsid w:val="004C7C52"/>
    <w:rsid w:val="004D0905"/>
    <w:rsid w:val="004D0B67"/>
    <w:rsid w:val="004D1389"/>
    <w:rsid w:val="004D28B5"/>
    <w:rsid w:val="004D2D6F"/>
    <w:rsid w:val="004D3578"/>
    <w:rsid w:val="004D35DC"/>
    <w:rsid w:val="004D412E"/>
    <w:rsid w:val="004D4395"/>
    <w:rsid w:val="004D4C55"/>
    <w:rsid w:val="004D5ADE"/>
    <w:rsid w:val="004D5EB9"/>
    <w:rsid w:val="004D7D9D"/>
    <w:rsid w:val="004E0FCD"/>
    <w:rsid w:val="004E213A"/>
    <w:rsid w:val="004E2762"/>
    <w:rsid w:val="004E4D20"/>
    <w:rsid w:val="004E6A6B"/>
    <w:rsid w:val="004E77CF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4F7FAD"/>
    <w:rsid w:val="00500589"/>
    <w:rsid w:val="00500C86"/>
    <w:rsid w:val="00502D4C"/>
    <w:rsid w:val="00502D9B"/>
    <w:rsid w:val="00503413"/>
    <w:rsid w:val="005035B9"/>
    <w:rsid w:val="005038CA"/>
    <w:rsid w:val="00504DB3"/>
    <w:rsid w:val="00505504"/>
    <w:rsid w:val="00506C9D"/>
    <w:rsid w:val="00510297"/>
    <w:rsid w:val="0051276C"/>
    <w:rsid w:val="00512E97"/>
    <w:rsid w:val="00513CF2"/>
    <w:rsid w:val="005152B9"/>
    <w:rsid w:val="0052034A"/>
    <w:rsid w:val="005212D6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10D2"/>
    <w:rsid w:val="00531552"/>
    <w:rsid w:val="0053388B"/>
    <w:rsid w:val="00534BE5"/>
    <w:rsid w:val="00534BF4"/>
    <w:rsid w:val="00535773"/>
    <w:rsid w:val="0054046B"/>
    <w:rsid w:val="00541809"/>
    <w:rsid w:val="00541B2E"/>
    <w:rsid w:val="00543C05"/>
    <w:rsid w:val="00543E6C"/>
    <w:rsid w:val="0054589C"/>
    <w:rsid w:val="00545A5C"/>
    <w:rsid w:val="00545F02"/>
    <w:rsid w:val="0055291B"/>
    <w:rsid w:val="00556D61"/>
    <w:rsid w:val="00560892"/>
    <w:rsid w:val="00563714"/>
    <w:rsid w:val="0056446E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52D"/>
    <w:rsid w:val="005A283F"/>
    <w:rsid w:val="005A3005"/>
    <w:rsid w:val="005A4921"/>
    <w:rsid w:val="005A5986"/>
    <w:rsid w:val="005A656C"/>
    <w:rsid w:val="005B177F"/>
    <w:rsid w:val="005B2D59"/>
    <w:rsid w:val="005B363E"/>
    <w:rsid w:val="005B3A6D"/>
    <w:rsid w:val="005B5192"/>
    <w:rsid w:val="005B74DA"/>
    <w:rsid w:val="005C2501"/>
    <w:rsid w:val="005C25FF"/>
    <w:rsid w:val="005C3AFC"/>
    <w:rsid w:val="005C43AC"/>
    <w:rsid w:val="005C7266"/>
    <w:rsid w:val="005C7420"/>
    <w:rsid w:val="005D0C87"/>
    <w:rsid w:val="005D2BC8"/>
    <w:rsid w:val="005D2E01"/>
    <w:rsid w:val="005D4FFE"/>
    <w:rsid w:val="005D6A02"/>
    <w:rsid w:val="005D7526"/>
    <w:rsid w:val="005E1A8B"/>
    <w:rsid w:val="005E25AB"/>
    <w:rsid w:val="005E2982"/>
    <w:rsid w:val="005E318B"/>
    <w:rsid w:val="005E5A28"/>
    <w:rsid w:val="005E6516"/>
    <w:rsid w:val="005E66AC"/>
    <w:rsid w:val="005E69AE"/>
    <w:rsid w:val="005E7D87"/>
    <w:rsid w:val="005F23E7"/>
    <w:rsid w:val="005F28DB"/>
    <w:rsid w:val="005F381B"/>
    <w:rsid w:val="005F393C"/>
    <w:rsid w:val="005F39D5"/>
    <w:rsid w:val="005F65F8"/>
    <w:rsid w:val="005F7052"/>
    <w:rsid w:val="00600854"/>
    <w:rsid w:val="0060129F"/>
    <w:rsid w:val="00601677"/>
    <w:rsid w:val="006024D8"/>
    <w:rsid w:val="0060286A"/>
    <w:rsid w:val="00602AEA"/>
    <w:rsid w:val="0060438D"/>
    <w:rsid w:val="00606C90"/>
    <w:rsid w:val="006073EA"/>
    <w:rsid w:val="00607E3C"/>
    <w:rsid w:val="00613963"/>
    <w:rsid w:val="006145EE"/>
    <w:rsid w:val="00614FDF"/>
    <w:rsid w:val="006151BD"/>
    <w:rsid w:val="00615F3B"/>
    <w:rsid w:val="00620C82"/>
    <w:rsid w:val="006234AA"/>
    <w:rsid w:val="00623E06"/>
    <w:rsid w:val="00623F3E"/>
    <w:rsid w:val="00624566"/>
    <w:rsid w:val="006246A7"/>
    <w:rsid w:val="00625205"/>
    <w:rsid w:val="0062595A"/>
    <w:rsid w:val="006261A9"/>
    <w:rsid w:val="006301E8"/>
    <w:rsid w:val="0063355E"/>
    <w:rsid w:val="00634443"/>
    <w:rsid w:val="00634544"/>
    <w:rsid w:val="00635057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4297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0AC4"/>
    <w:rsid w:val="006B0AE4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2BD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7B72"/>
    <w:rsid w:val="006E19E3"/>
    <w:rsid w:val="006E1ABB"/>
    <w:rsid w:val="006E5A69"/>
    <w:rsid w:val="006E5C86"/>
    <w:rsid w:val="006F137C"/>
    <w:rsid w:val="006F4A2D"/>
    <w:rsid w:val="006F5C12"/>
    <w:rsid w:val="00701A75"/>
    <w:rsid w:val="0070297F"/>
    <w:rsid w:val="00703FDB"/>
    <w:rsid w:val="00704EDC"/>
    <w:rsid w:val="0070556D"/>
    <w:rsid w:val="0070610A"/>
    <w:rsid w:val="00706226"/>
    <w:rsid w:val="00707E4B"/>
    <w:rsid w:val="00711CF9"/>
    <w:rsid w:val="00712430"/>
    <w:rsid w:val="00713C44"/>
    <w:rsid w:val="0071674C"/>
    <w:rsid w:val="00722D62"/>
    <w:rsid w:val="0072712F"/>
    <w:rsid w:val="00727A5D"/>
    <w:rsid w:val="007302D6"/>
    <w:rsid w:val="007312C2"/>
    <w:rsid w:val="0073307B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4C7C"/>
    <w:rsid w:val="00765AB3"/>
    <w:rsid w:val="00765B58"/>
    <w:rsid w:val="00766D31"/>
    <w:rsid w:val="00766EB2"/>
    <w:rsid w:val="007725A2"/>
    <w:rsid w:val="00772955"/>
    <w:rsid w:val="00772FB5"/>
    <w:rsid w:val="00774DA4"/>
    <w:rsid w:val="007756A0"/>
    <w:rsid w:val="00776634"/>
    <w:rsid w:val="00776849"/>
    <w:rsid w:val="007809E5"/>
    <w:rsid w:val="00781CD6"/>
    <w:rsid w:val="00781F0F"/>
    <w:rsid w:val="007833DA"/>
    <w:rsid w:val="00787683"/>
    <w:rsid w:val="007921F5"/>
    <w:rsid w:val="00792E76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1C86"/>
    <w:rsid w:val="007C5CD8"/>
    <w:rsid w:val="007C634B"/>
    <w:rsid w:val="007D04C4"/>
    <w:rsid w:val="007D12CB"/>
    <w:rsid w:val="007D1CA7"/>
    <w:rsid w:val="007D1E99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AE9"/>
    <w:rsid w:val="007E5F0D"/>
    <w:rsid w:val="007E6354"/>
    <w:rsid w:val="007E6747"/>
    <w:rsid w:val="007E7CB6"/>
    <w:rsid w:val="007F0F4A"/>
    <w:rsid w:val="007F1CFA"/>
    <w:rsid w:val="007F2042"/>
    <w:rsid w:val="007F221E"/>
    <w:rsid w:val="007F5061"/>
    <w:rsid w:val="007F57DE"/>
    <w:rsid w:val="00802493"/>
    <w:rsid w:val="008028A4"/>
    <w:rsid w:val="00802B8D"/>
    <w:rsid w:val="00802C23"/>
    <w:rsid w:val="00805884"/>
    <w:rsid w:val="00806E29"/>
    <w:rsid w:val="00811DA5"/>
    <w:rsid w:val="00814664"/>
    <w:rsid w:val="00814EEB"/>
    <w:rsid w:val="008151F1"/>
    <w:rsid w:val="00815455"/>
    <w:rsid w:val="00816547"/>
    <w:rsid w:val="00816E79"/>
    <w:rsid w:val="0081783A"/>
    <w:rsid w:val="00817A65"/>
    <w:rsid w:val="00820B25"/>
    <w:rsid w:val="00820E2A"/>
    <w:rsid w:val="008225F8"/>
    <w:rsid w:val="00823EC7"/>
    <w:rsid w:val="008246AB"/>
    <w:rsid w:val="0082493D"/>
    <w:rsid w:val="00825EDF"/>
    <w:rsid w:val="00827164"/>
    <w:rsid w:val="0083069F"/>
    <w:rsid w:val="00830747"/>
    <w:rsid w:val="008329B6"/>
    <w:rsid w:val="00832AA2"/>
    <w:rsid w:val="0083481A"/>
    <w:rsid w:val="0083755B"/>
    <w:rsid w:val="00840DCA"/>
    <w:rsid w:val="008454C5"/>
    <w:rsid w:val="00850D6A"/>
    <w:rsid w:val="00850FBE"/>
    <w:rsid w:val="00851681"/>
    <w:rsid w:val="0085227D"/>
    <w:rsid w:val="00852D30"/>
    <w:rsid w:val="00854543"/>
    <w:rsid w:val="00854C13"/>
    <w:rsid w:val="0085666A"/>
    <w:rsid w:val="00856EF6"/>
    <w:rsid w:val="00863A8A"/>
    <w:rsid w:val="00864ED2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5A3C"/>
    <w:rsid w:val="00886F35"/>
    <w:rsid w:val="0088727A"/>
    <w:rsid w:val="00887BEA"/>
    <w:rsid w:val="0089062C"/>
    <w:rsid w:val="0089137B"/>
    <w:rsid w:val="00891858"/>
    <w:rsid w:val="00893E1A"/>
    <w:rsid w:val="00894406"/>
    <w:rsid w:val="00895E23"/>
    <w:rsid w:val="008A07D9"/>
    <w:rsid w:val="008A0D75"/>
    <w:rsid w:val="008A3527"/>
    <w:rsid w:val="008A5F18"/>
    <w:rsid w:val="008A78FF"/>
    <w:rsid w:val="008A7C26"/>
    <w:rsid w:val="008B1D62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4262"/>
    <w:rsid w:val="008D4F18"/>
    <w:rsid w:val="008D55A3"/>
    <w:rsid w:val="008D7038"/>
    <w:rsid w:val="008D74FE"/>
    <w:rsid w:val="008D7883"/>
    <w:rsid w:val="008D7C1F"/>
    <w:rsid w:val="008E2413"/>
    <w:rsid w:val="008E290E"/>
    <w:rsid w:val="008E75A4"/>
    <w:rsid w:val="008E7986"/>
    <w:rsid w:val="008E7B99"/>
    <w:rsid w:val="008F0C7D"/>
    <w:rsid w:val="008F29A8"/>
    <w:rsid w:val="008F5522"/>
    <w:rsid w:val="008F565C"/>
    <w:rsid w:val="008F626A"/>
    <w:rsid w:val="008F6DC9"/>
    <w:rsid w:val="0090271F"/>
    <w:rsid w:val="00902846"/>
    <w:rsid w:val="00902E23"/>
    <w:rsid w:val="00903499"/>
    <w:rsid w:val="00907543"/>
    <w:rsid w:val="0091018D"/>
    <w:rsid w:val="009114D7"/>
    <w:rsid w:val="00911898"/>
    <w:rsid w:val="0091348E"/>
    <w:rsid w:val="009142F5"/>
    <w:rsid w:val="0091435F"/>
    <w:rsid w:val="00914B4B"/>
    <w:rsid w:val="00916637"/>
    <w:rsid w:val="00917334"/>
    <w:rsid w:val="00917CCB"/>
    <w:rsid w:val="00921018"/>
    <w:rsid w:val="00921E71"/>
    <w:rsid w:val="00924989"/>
    <w:rsid w:val="00924C53"/>
    <w:rsid w:val="00924D1C"/>
    <w:rsid w:val="009264D9"/>
    <w:rsid w:val="00927F22"/>
    <w:rsid w:val="00930919"/>
    <w:rsid w:val="0093165E"/>
    <w:rsid w:val="00931C3C"/>
    <w:rsid w:val="00932C2A"/>
    <w:rsid w:val="00934C80"/>
    <w:rsid w:val="00935136"/>
    <w:rsid w:val="0093559B"/>
    <w:rsid w:val="009357CD"/>
    <w:rsid w:val="009372B5"/>
    <w:rsid w:val="00940254"/>
    <w:rsid w:val="009422F1"/>
    <w:rsid w:val="00942E12"/>
    <w:rsid w:val="00942EC2"/>
    <w:rsid w:val="00943CE5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6D29"/>
    <w:rsid w:val="009675A5"/>
    <w:rsid w:val="00971777"/>
    <w:rsid w:val="00972C7E"/>
    <w:rsid w:val="009733BF"/>
    <w:rsid w:val="009751F6"/>
    <w:rsid w:val="0097550C"/>
    <w:rsid w:val="00976330"/>
    <w:rsid w:val="00980D27"/>
    <w:rsid w:val="00981E36"/>
    <w:rsid w:val="009825B5"/>
    <w:rsid w:val="00982A84"/>
    <w:rsid w:val="0098313D"/>
    <w:rsid w:val="00983928"/>
    <w:rsid w:val="0098396D"/>
    <w:rsid w:val="00987E57"/>
    <w:rsid w:val="00991963"/>
    <w:rsid w:val="0099295E"/>
    <w:rsid w:val="009929FF"/>
    <w:rsid w:val="009943F7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B6177"/>
    <w:rsid w:val="009C0F0C"/>
    <w:rsid w:val="009C2313"/>
    <w:rsid w:val="009C2D0C"/>
    <w:rsid w:val="009C327F"/>
    <w:rsid w:val="009C3639"/>
    <w:rsid w:val="009C39CA"/>
    <w:rsid w:val="009C4F99"/>
    <w:rsid w:val="009C5F8E"/>
    <w:rsid w:val="009C6D92"/>
    <w:rsid w:val="009D2B95"/>
    <w:rsid w:val="009D4870"/>
    <w:rsid w:val="009D528F"/>
    <w:rsid w:val="009D6C9C"/>
    <w:rsid w:val="009E21E8"/>
    <w:rsid w:val="009E23D5"/>
    <w:rsid w:val="009E5073"/>
    <w:rsid w:val="009E5E7E"/>
    <w:rsid w:val="009E643A"/>
    <w:rsid w:val="009E7DA3"/>
    <w:rsid w:val="009F28AE"/>
    <w:rsid w:val="009F2BC1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5AD4"/>
    <w:rsid w:val="00A06503"/>
    <w:rsid w:val="00A06A32"/>
    <w:rsid w:val="00A06AAF"/>
    <w:rsid w:val="00A06F4F"/>
    <w:rsid w:val="00A07BCF"/>
    <w:rsid w:val="00A102F2"/>
    <w:rsid w:val="00A10F02"/>
    <w:rsid w:val="00A117D6"/>
    <w:rsid w:val="00A13BCD"/>
    <w:rsid w:val="00A13C2E"/>
    <w:rsid w:val="00A14182"/>
    <w:rsid w:val="00A14831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41EF"/>
    <w:rsid w:val="00A26248"/>
    <w:rsid w:val="00A26286"/>
    <w:rsid w:val="00A26956"/>
    <w:rsid w:val="00A3009E"/>
    <w:rsid w:val="00A31634"/>
    <w:rsid w:val="00A32280"/>
    <w:rsid w:val="00A334E3"/>
    <w:rsid w:val="00A3359B"/>
    <w:rsid w:val="00A34836"/>
    <w:rsid w:val="00A359A1"/>
    <w:rsid w:val="00A3792B"/>
    <w:rsid w:val="00A41830"/>
    <w:rsid w:val="00A41BE4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4EFB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8638F"/>
    <w:rsid w:val="00A874EC"/>
    <w:rsid w:val="00A9004D"/>
    <w:rsid w:val="00A90F13"/>
    <w:rsid w:val="00A91B94"/>
    <w:rsid w:val="00A92BA1"/>
    <w:rsid w:val="00A942D0"/>
    <w:rsid w:val="00A95B0C"/>
    <w:rsid w:val="00A9666E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B7038"/>
    <w:rsid w:val="00AB7D8C"/>
    <w:rsid w:val="00AC0150"/>
    <w:rsid w:val="00AC3007"/>
    <w:rsid w:val="00AC3CC6"/>
    <w:rsid w:val="00AC541B"/>
    <w:rsid w:val="00AC55C6"/>
    <w:rsid w:val="00AC56C6"/>
    <w:rsid w:val="00AC5847"/>
    <w:rsid w:val="00AC6BC6"/>
    <w:rsid w:val="00AD256E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E6EE4"/>
    <w:rsid w:val="00AF1267"/>
    <w:rsid w:val="00AF1B75"/>
    <w:rsid w:val="00AF2977"/>
    <w:rsid w:val="00AF7379"/>
    <w:rsid w:val="00AF7AB0"/>
    <w:rsid w:val="00B0024C"/>
    <w:rsid w:val="00B00BD4"/>
    <w:rsid w:val="00B00F11"/>
    <w:rsid w:val="00B037D2"/>
    <w:rsid w:val="00B03E8E"/>
    <w:rsid w:val="00B04308"/>
    <w:rsid w:val="00B067E0"/>
    <w:rsid w:val="00B10B01"/>
    <w:rsid w:val="00B128FD"/>
    <w:rsid w:val="00B12B07"/>
    <w:rsid w:val="00B1390A"/>
    <w:rsid w:val="00B13E20"/>
    <w:rsid w:val="00B14CCF"/>
    <w:rsid w:val="00B150E6"/>
    <w:rsid w:val="00B15449"/>
    <w:rsid w:val="00B15FE6"/>
    <w:rsid w:val="00B160F5"/>
    <w:rsid w:val="00B16E7C"/>
    <w:rsid w:val="00B220C1"/>
    <w:rsid w:val="00B224FC"/>
    <w:rsid w:val="00B2448D"/>
    <w:rsid w:val="00B24AD5"/>
    <w:rsid w:val="00B24EBC"/>
    <w:rsid w:val="00B2568A"/>
    <w:rsid w:val="00B27D0B"/>
    <w:rsid w:val="00B31CAA"/>
    <w:rsid w:val="00B3227E"/>
    <w:rsid w:val="00B3241C"/>
    <w:rsid w:val="00B3273F"/>
    <w:rsid w:val="00B345BE"/>
    <w:rsid w:val="00B34C43"/>
    <w:rsid w:val="00B35505"/>
    <w:rsid w:val="00B36A7D"/>
    <w:rsid w:val="00B37188"/>
    <w:rsid w:val="00B37C70"/>
    <w:rsid w:val="00B4292E"/>
    <w:rsid w:val="00B44F81"/>
    <w:rsid w:val="00B45F97"/>
    <w:rsid w:val="00B50264"/>
    <w:rsid w:val="00B504F7"/>
    <w:rsid w:val="00B5178A"/>
    <w:rsid w:val="00B51CDC"/>
    <w:rsid w:val="00B5302C"/>
    <w:rsid w:val="00B54063"/>
    <w:rsid w:val="00B55583"/>
    <w:rsid w:val="00B56C27"/>
    <w:rsid w:val="00B6070A"/>
    <w:rsid w:val="00B646A5"/>
    <w:rsid w:val="00B65A49"/>
    <w:rsid w:val="00B668E4"/>
    <w:rsid w:val="00B72AF3"/>
    <w:rsid w:val="00B76FBB"/>
    <w:rsid w:val="00B804A1"/>
    <w:rsid w:val="00B863E2"/>
    <w:rsid w:val="00B9016C"/>
    <w:rsid w:val="00B92829"/>
    <w:rsid w:val="00B92FE4"/>
    <w:rsid w:val="00B93086"/>
    <w:rsid w:val="00B962C7"/>
    <w:rsid w:val="00B9657C"/>
    <w:rsid w:val="00B97DDC"/>
    <w:rsid w:val="00BA19ED"/>
    <w:rsid w:val="00BA2585"/>
    <w:rsid w:val="00BA299D"/>
    <w:rsid w:val="00BA2A3F"/>
    <w:rsid w:val="00BA300B"/>
    <w:rsid w:val="00BA3C49"/>
    <w:rsid w:val="00BA49EF"/>
    <w:rsid w:val="00BA4B8D"/>
    <w:rsid w:val="00BA50B0"/>
    <w:rsid w:val="00BB661C"/>
    <w:rsid w:val="00BB6EC2"/>
    <w:rsid w:val="00BB7442"/>
    <w:rsid w:val="00BC0F7D"/>
    <w:rsid w:val="00BC115C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DF0"/>
    <w:rsid w:val="00BE5078"/>
    <w:rsid w:val="00BE5845"/>
    <w:rsid w:val="00BF01FB"/>
    <w:rsid w:val="00BF095A"/>
    <w:rsid w:val="00BF128E"/>
    <w:rsid w:val="00BF1591"/>
    <w:rsid w:val="00BF4C3B"/>
    <w:rsid w:val="00BF6574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9F9"/>
    <w:rsid w:val="00C05CE0"/>
    <w:rsid w:val="00C0629C"/>
    <w:rsid w:val="00C079CE"/>
    <w:rsid w:val="00C12D2F"/>
    <w:rsid w:val="00C1496A"/>
    <w:rsid w:val="00C16008"/>
    <w:rsid w:val="00C1711F"/>
    <w:rsid w:val="00C17557"/>
    <w:rsid w:val="00C17BF7"/>
    <w:rsid w:val="00C2036A"/>
    <w:rsid w:val="00C237C4"/>
    <w:rsid w:val="00C23DA0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457E"/>
    <w:rsid w:val="00C44A85"/>
    <w:rsid w:val="00C45231"/>
    <w:rsid w:val="00C5093D"/>
    <w:rsid w:val="00C509CE"/>
    <w:rsid w:val="00C50DF3"/>
    <w:rsid w:val="00C53DE8"/>
    <w:rsid w:val="00C54C23"/>
    <w:rsid w:val="00C54E52"/>
    <w:rsid w:val="00C5522B"/>
    <w:rsid w:val="00C573FC"/>
    <w:rsid w:val="00C575E9"/>
    <w:rsid w:val="00C57E50"/>
    <w:rsid w:val="00C61895"/>
    <w:rsid w:val="00C628BE"/>
    <w:rsid w:val="00C64182"/>
    <w:rsid w:val="00C6701F"/>
    <w:rsid w:val="00C677C1"/>
    <w:rsid w:val="00C67AD0"/>
    <w:rsid w:val="00C71DA1"/>
    <w:rsid w:val="00C72833"/>
    <w:rsid w:val="00C74299"/>
    <w:rsid w:val="00C74FF0"/>
    <w:rsid w:val="00C75321"/>
    <w:rsid w:val="00C7582B"/>
    <w:rsid w:val="00C76BB0"/>
    <w:rsid w:val="00C77CBD"/>
    <w:rsid w:val="00C80F1D"/>
    <w:rsid w:val="00C81197"/>
    <w:rsid w:val="00C816E9"/>
    <w:rsid w:val="00C826FE"/>
    <w:rsid w:val="00C84C0F"/>
    <w:rsid w:val="00C86E11"/>
    <w:rsid w:val="00C87227"/>
    <w:rsid w:val="00C90E0A"/>
    <w:rsid w:val="00C90FE2"/>
    <w:rsid w:val="00C91F36"/>
    <w:rsid w:val="00C926E0"/>
    <w:rsid w:val="00C92A14"/>
    <w:rsid w:val="00C92A96"/>
    <w:rsid w:val="00C92B00"/>
    <w:rsid w:val="00C92E30"/>
    <w:rsid w:val="00C93A32"/>
    <w:rsid w:val="00C93F40"/>
    <w:rsid w:val="00C94ACC"/>
    <w:rsid w:val="00C97868"/>
    <w:rsid w:val="00C97EE8"/>
    <w:rsid w:val="00CA146F"/>
    <w:rsid w:val="00CA151B"/>
    <w:rsid w:val="00CA2622"/>
    <w:rsid w:val="00CA3D0C"/>
    <w:rsid w:val="00CA41F0"/>
    <w:rsid w:val="00CA4213"/>
    <w:rsid w:val="00CA4670"/>
    <w:rsid w:val="00CA48A1"/>
    <w:rsid w:val="00CA510C"/>
    <w:rsid w:val="00CA510E"/>
    <w:rsid w:val="00CA53AC"/>
    <w:rsid w:val="00CB2D58"/>
    <w:rsid w:val="00CB3534"/>
    <w:rsid w:val="00CB45A1"/>
    <w:rsid w:val="00CB69DE"/>
    <w:rsid w:val="00CB7AD0"/>
    <w:rsid w:val="00CC0B80"/>
    <w:rsid w:val="00CC1BA0"/>
    <w:rsid w:val="00CC3116"/>
    <w:rsid w:val="00CC3947"/>
    <w:rsid w:val="00CC3FFD"/>
    <w:rsid w:val="00CC5BE3"/>
    <w:rsid w:val="00CD13BF"/>
    <w:rsid w:val="00CD15E7"/>
    <w:rsid w:val="00CD1AAF"/>
    <w:rsid w:val="00CD398D"/>
    <w:rsid w:val="00CD5CF4"/>
    <w:rsid w:val="00CE0B91"/>
    <w:rsid w:val="00CE1B41"/>
    <w:rsid w:val="00CE1D47"/>
    <w:rsid w:val="00CE2F48"/>
    <w:rsid w:val="00CE4FD5"/>
    <w:rsid w:val="00CE608B"/>
    <w:rsid w:val="00CE6614"/>
    <w:rsid w:val="00CE6DD7"/>
    <w:rsid w:val="00CF054E"/>
    <w:rsid w:val="00CF20E3"/>
    <w:rsid w:val="00CF30A9"/>
    <w:rsid w:val="00CF3841"/>
    <w:rsid w:val="00CF3BAD"/>
    <w:rsid w:val="00CF620C"/>
    <w:rsid w:val="00CF65B5"/>
    <w:rsid w:val="00D00BA3"/>
    <w:rsid w:val="00D05335"/>
    <w:rsid w:val="00D05C22"/>
    <w:rsid w:val="00D07B82"/>
    <w:rsid w:val="00D1495D"/>
    <w:rsid w:val="00D165A8"/>
    <w:rsid w:val="00D16BB2"/>
    <w:rsid w:val="00D17EB6"/>
    <w:rsid w:val="00D201C9"/>
    <w:rsid w:val="00D20C25"/>
    <w:rsid w:val="00D21661"/>
    <w:rsid w:val="00D22187"/>
    <w:rsid w:val="00D22803"/>
    <w:rsid w:val="00D237ED"/>
    <w:rsid w:val="00D238B2"/>
    <w:rsid w:val="00D23A6D"/>
    <w:rsid w:val="00D23F96"/>
    <w:rsid w:val="00D26508"/>
    <w:rsid w:val="00D2683C"/>
    <w:rsid w:val="00D309CC"/>
    <w:rsid w:val="00D32320"/>
    <w:rsid w:val="00D324F9"/>
    <w:rsid w:val="00D32DEE"/>
    <w:rsid w:val="00D33957"/>
    <w:rsid w:val="00D35FEF"/>
    <w:rsid w:val="00D4156E"/>
    <w:rsid w:val="00D41D01"/>
    <w:rsid w:val="00D4587A"/>
    <w:rsid w:val="00D463D6"/>
    <w:rsid w:val="00D46431"/>
    <w:rsid w:val="00D46607"/>
    <w:rsid w:val="00D47831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786"/>
    <w:rsid w:val="00D725F4"/>
    <w:rsid w:val="00D73555"/>
    <w:rsid w:val="00D738D6"/>
    <w:rsid w:val="00D74B53"/>
    <w:rsid w:val="00D74E7B"/>
    <w:rsid w:val="00D755EB"/>
    <w:rsid w:val="00D778D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258"/>
    <w:rsid w:val="00D9134D"/>
    <w:rsid w:val="00D92E1E"/>
    <w:rsid w:val="00D93D6A"/>
    <w:rsid w:val="00D94AC9"/>
    <w:rsid w:val="00D962C5"/>
    <w:rsid w:val="00D967A2"/>
    <w:rsid w:val="00D975F5"/>
    <w:rsid w:val="00D97761"/>
    <w:rsid w:val="00D97CE6"/>
    <w:rsid w:val="00DA20B4"/>
    <w:rsid w:val="00DA3B10"/>
    <w:rsid w:val="00DA3C0D"/>
    <w:rsid w:val="00DA4E3C"/>
    <w:rsid w:val="00DA7A03"/>
    <w:rsid w:val="00DB06CF"/>
    <w:rsid w:val="00DB0BC8"/>
    <w:rsid w:val="00DB1818"/>
    <w:rsid w:val="00DB26B1"/>
    <w:rsid w:val="00DB4052"/>
    <w:rsid w:val="00DB5DA1"/>
    <w:rsid w:val="00DB76DB"/>
    <w:rsid w:val="00DB79F7"/>
    <w:rsid w:val="00DB7C12"/>
    <w:rsid w:val="00DC309B"/>
    <w:rsid w:val="00DC353B"/>
    <w:rsid w:val="00DC4DA2"/>
    <w:rsid w:val="00DD07AA"/>
    <w:rsid w:val="00DD2FF5"/>
    <w:rsid w:val="00DD48CA"/>
    <w:rsid w:val="00DD4C17"/>
    <w:rsid w:val="00DD4D52"/>
    <w:rsid w:val="00DD5B2B"/>
    <w:rsid w:val="00DD5D61"/>
    <w:rsid w:val="00DD6E9C"/>
    <w:rsid w:val="00DD7FAC"/>
    <w:rsid w:val="00DE0297"/>
    <w:rsid w:val="00DE0507"/>
    <w:rsid w:val="00DE0987"/>
    <w:rsid w:val="00DE1BDE"/>
    <w:rsid w:val="00DE227C"/>
    <w:rsid w:val="00DE3168"/>
    <w:rsid w:val="00DE4574"/>
    <w:rsid w:val="00DE55C3"/>
    <w:rsid w:val="00DE6A58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431F"/>
    <w:rsid w:val="00E06316"/>
    <w:rsid w:val="00E07A70"/>
    <w:rsid w:val="00E07AA3"/>
    <w:rsid w:val="00E114A9"/>
    <w:rsid w:val="00E13F78"/>
    <w:rsid w:val="00E16509"/>
    <w:rsid w:val="00E167A5"/>
    <w:rsid w:val="00E16985"/>
    <w:rsid w:val="00E20AE7"/>
    <w:rsid w:val="00E21610"/>
    <w:rsid w:val="00E22051"/>
    <w:rsid w:val="00E234BB"/>
    <w:rsid w:val="00E235DB"/>
    <w:rsid w:val="00E23661"/>
    <w:rsid w:val="00E2376C"/>
    <w:rsid w:val="00E23E7C"/>
    <w:rsid w:val="00E2413E"/>
    <w:rsid w:val="00E24513"/>
    <w:rsid w:val="00E30CC7"/>
    <w:rsid w:val="00E31BAD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05A1"/>
    <w:rsid w:val="00E62D5A"/>
    <w:rsid w:val="00E64596"/>
    <w:rsid w:val="00E6485D"/>
    <w:rsid w:val="00E670E7"/>
    <w:rsid w:val="00E672B0"/>
    <w:rsid w:val="00E709D4"/>
    <w:rsid w:val="00E72324"/>
    <w:rsid w:val="00E725DD"/>
    <w:rsid w:val="00E72884"/>
    <w:rsid w:val="00E72ABE"/>
    <w:rsid w:val="00E73578"/>
    <w:rsid w:val="00E74333"/>
    <w:rsid w:val="00E74B5D"/>
    <w:rsid w:val="00E77645"/>
    <w:rsid w:val="00E80040"/>
    <w:rsid w:val="00E808A6"/>
    <w:rsid w:val="00E828D4"/>
    <w:rsid w:val="00E853F2"/>
    <w:rsid w:val="00E861A6"/>
    <w:rsid w:val="00E922FE"/>
    <w:rsid w:val="00E95F5E"/>
    <w:rsid w:val="00E963F7"/>
    <w:rsid w:val="00EA4492"/>
    <w:rsid w:val="00EA4AD5"/>
    <w:rsid w:val="00EA67D7"/>
    <w:rsid w:val="00EB061A"/>
    <w:rsid w:val="00EB1120"/>
    <w:rsid w:val="00EB1575"/>
    <w:rsid w:val="00EB271D"/>
    <w:rsid w:val="00EB291F"/>
    <w:rsid w:val="00EB36BA"/>
    <w:rsid w:val="00EB7E28"/>
    <w:rsid w:val="00EC14B1"/>
    <w:rsid w:val="00EC17AD"/>
    <w:rsid w:val="00EC24D5"/>
    <w:rsid w:val="00EC25E7"/>
    <w:rsid w:val="00EC3927"/>
    <w:rsid w:val="00EC4847"/>
    <w:rsid w:val="00EC4A25"/>
    <w:rsid w:val="00EC4BAB"/>
    <w:rsid w:val="00EC4F16"/>
    <w:rsid w:val="00EC54B2"/>
    <w:rsid w:val="00EC55DC"/>
    <w:rsid w:val="00EC6AC3"/>
    <w:rsid w:val="00EC71B1"/>
    <w:rsid w:val="00EC7246"/>
    <w:rsid w:val="00ED0CC2"/>
    <w:rsid w:val="00ED4A60"/>
    <w:rsid w:val="00EE0137"/>
    <w:rsid w:val="00EE0B97"/>
    <w:rsid w:val="00EE16B7"/>
    <w:rsid w:val="00EE2ECB"/>
    <w:rsid w:val="00EE35F1"/>
    <w:rsid w:val="00EE4122"/>
    <w:rsid w:val="00EE5AA7"/>
    <w:rsid w:val="00EE683F"/>
    <w:rsid w:val="00EE7844"/>
    <w:rsid w:val="00EE795A"/>
    <w:rsid w:val="00EF1417"/>
    <w:rsid w:val="00EF2D8D"/>
    <w:rsid w:val="00EF3A0C"/>
    <w:rsid w:val="00EF434A"/>
    <w:rsid w:val="00EF4EB7"/>
    <w:rsid w:val="00EF70F3"/>
    <w:rsid w:val="00F00E34"/>
    <w:rsid w:val="00F00FF8"/>
    <w:rsid w:val="00F01F22"/>
    <w:rsid w:val="00F01F84"/>
    <w:rsid w:val="00F025A2"/>
    <w:rsid w:val="00F02751"/>
    <w:rsid w:val="00F02869"/>
    <w:rsid w:val="00F03CA7"/>
    <w:rsid w:val="00F04712"/>
    <w:rsid w:val="00F047F8"/>
    <w:rsid w:val="00F06C24"/>
    <w:rsid w:val="00F06F13"/>
    <w:rsid w:val="00F10C13"/>
    <w:rsid w:val="00F1251B"/>
    <w:rsid w:val="00F15570"/>
    <w:rsid w:val="00F166A7"/>
    <w:rsid w:val="00F169CF"/>
    <w:rsid w:val="00F200BB"/>
    <w:rsid w:val="00F21311"/>
    <w:rsid w:val="00F229FC"/>
    <w:rsid w:val="00F22EC7"/>
    <w:rsid w:val="00F26D2F"/>
    <w:rsid w:val="00F31AB8"/>
    <w:rsid w:val="00F32234"/>
    <w:rsid w:val="00F32507"/>
    <w:rsid w:val="00F325C8"/>
    <w:rsid w:val="00F3347C"/>
    <w:rsid w:val="00F34849"/>
    <w:rsid w:val="00F35A8C"/>
    <w:rsid w:val="00F35E69"/>
    <w:rsid w:val="00F41276"/>
    <w:rsid w:val="00F4310F"/>
    <w:rsid w:val="00F479BC"/>
    <w:rsid w:val="00F47A34"/>
    <w:rsid w:val="00F54BE6"/>
    <w:rsid w:val="00F55C49"/>
    <w:rsid w:val="00F55F74"/>
    <w:rsid w:val="00F565B6"/>
    <w:rsid w:val="00F62AEB"/>
    <w:rsid w:val="00F63525"/>
    <w:rsid w:val="00F644CD"/>
    <w:rsid w:val="00F6505C"/>
    <w:rsid w:val="00F653B8"/>
    <w:rsid w:val="00F662C2"/>
    <w:rsid w:val="00F70647"/>
    <w:rsid w:val="00F70773"/>
    <w:rsid w:val="00F71C69"/>
    <w:rsid w:val="00F722E2"/>
    <w:rsid w:val="00F72EAC"/>
    <w:rsid w:val="00F72F4F"/>
    <w:rsid w:val="00F7495C"/>
    <w:rsid w:val="00F77B99"/>
    <w:rsid w:val="00F77D67"/>
    <w:rsid w:val="00F808F0"/>
    <w:rsid w:val="00F80F5C"/>
    <w:rsid w:val="00F83947"/>
    <w:rsid w:val="00F85BD1"/>
    <w:rsid w:val="00F85DA2"/>
    <w:rsid w:val="00F87D29"/>
    <w:rsid w:val="00F87FFD"/>
    <w:rsid w:val="00F90B00"/>
    <w:rsid w:val="00F91F02"/>
    <w:rsid w:val="00F92595"/>
    <w:rsid w:val="00F92945"/>
    <w:rsid w:val="00F92BEB"/>
    <w:rsid w:val="00F9573C"/>
    <w:rsid w:val="00FA08E1"/>
    <w:rsid w:val="00FA08F3"/>
    <w:rsid w:val="00FA09D0"/>
    <w:rsid w:val="00FA1266"/>
    <w:rsid w:val="00FA29A4"/>
    <w:rsid w:val="00FA3A4C"/>
    <w:rsid w:val="00FB03DC"/>
    <w:rsid w:val="00FB133A"/>
    <w:rsid w:val="00FB50B5"/>
    <w:rsid w:val="00FB586F"/>
    <w:rsid w:val="00FB59CE"/>
    <w:rsid w:val="00FB645D"/>
    <w:rsid w:val="00FB6A3D"/>
    <w:rsid w:val="00FB7308"/>
    <w:rsid w:val="00FC1192"/>
    <w:rsid w:val="00FC43F3"/>
    <w:rsid w:val="00FC5FC2"/>
    <w:rsid w:val="00FC60A7"/>
    <w:rsid w:val="00FC7411"/>
    <w:rsid w:val="00FD2950"/>
    <w:rsid w:val="00FD3579"/>
    <w:rsid w:val="00FD432B"/>
    <w:rsid w:val="00FD4920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187D"/>
    <w:rsid w:val="00FF2138"/>
    <w:rsid w:val="00FF27B3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4958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5</cp:revision>
  <cp:lastPrinted>2019-02-25T14:05:00Z</cp:lastPrinted>
  <dcterms:created xsi:type="dcterms:W3CDTF">2024-11-06T22:31:00Z</dcterms:created>
  <dcterms:modified xsi:type="dcterms:W3CDTF">2024-11-08T06:05:00Z</dcterms:modified>
  <cp:category/>
</cp:coreProperties>
</file>